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BC7929" w:rsidRDefault="007E0D19" w:rsidP="00BC7929">
      <w:pPr>
        <w:rPr>
          <w:b/>
        </w:rPr>
      </w:pPr>
      <w:r w:rsidRPr="00BB2767">
        <w:rPr>
          <w:b/>
        </w:rPr>
        <w:t>Present:</w:t>
      </w:r>
      <w:r w:rsidR="00F308BC">
        <w:rPr>
          <w:b/>
        </w:rPr>
        <w:tab/>
      </w:r>
      <w:r w:rsidR="00F308BC">
        <w:rPr>
          <w:b/>
        </w:rPr>
        <w:tab/>
      </w:r>
      <w:r w:rsidR="00BC7929">
        <w:rPr>
          <w:b/>
        </w:rPr>
        <w:t>C. Elliott</w:t>
      </w:r>
      <w:r w:rsidR="00BC7929">
        <w:rPr>
          <w:b/>
        </w:rPr>
        <w:tab/>
      </w:r>
      <w:r w:rsidR="00BC7929">
        <w:rPr>
          <w:b/>
        </w:rPr>
        <w:tab/>
        <w:t>Mayor</w:t>
      </w:r>
    </w:p>
    <w:p w:rsidR="000750B1" w:rsidRDefault="000750B1" w:rsidP="00BC7929">
      <w:pPr>
        <w:ind w:left="1440" w:firstLine="720"/>
        <w:rPr>
          <w:b/>
        </w:rPr>
      </w:pPr>
      <w:r>
        <w:rPr>
          <w:b/>
        </w:rPr>
        <w:t>Z. Tucker</w:t>
      </w:r>
      <w:r>
        <w:rPr>
          <w:b/>
        </w:rPr>
        <w:tab/>
      </w:r>
      <w:r>
        <w:rPr>
          <w:b/>
        </w:rPr>
        <w:tab/>
        <w:t>Deputy Mayor</w:t>
      </w:r>
    </w:p>
    <w:p w:rsidR="00294CFF" w:rsidRDefault="00294CFF" w:rsidP="00294CFF">
      <w:pPr>
        <w:ind w:left="1440" w:firstLine="720"/>
        <w:rPr>
          <w:b/>
        </w:rPr>
      </w:pPr>
      <w:r>
        <w:rPr>
          <w:b/>
        </w:rPr>
        <w:t>A. Scott</w:t>
      </w:r>
      <w:r>
        <w:rPr>
          <w:b/>
        </w:rPr>
        <w:tab/>
      </w:r>
      <w:r>
        <w:rPr>
          <w:b/>
        </w:rPr>
        <w:tab/>
        <w:t>Councillor</w:t>
      </w:r>
      <w:r>
        <w:rPr>
          <w:b/>
        </w:rPr>
        <w:tab/>
      </w:r>
    </w:p>
    <w:p w:rsidR="000750B1" w:rsidRDefault="000750B1" w:rsidP="000750B1">
      <w:pPr>
        <w:ind w:left="1440" w:firstLine="720"/>
        <w:rPr>
          <w:b/>
        </w:rPr>
      </w:pPr>
      <w:r>
        <w:rPr>
          <w:b/>
        </w:rPr>
        <w:t>G. Parrott</w:t>
      </w:r>
      <w:r>
        <w:rPr>
          <w:b/>
        </w:rPr>
        <w:tab/>
      </w:r>
      <w:r>
        <w:rPr>
          <w:b/>
        </w:rPr>
        <w:tab/>
      </w:r>
      <w:proofErr w:type="spellStart"/>
      <w:r>
        <w:rPr>
          <w:b/>
        </w:rPr>
        <w:t>Councillor</w:t>
      </w:r>
      <w:proofErr w:type="spellEnd"/>
    </w:p>
    <w:p w:rsidR="00BC7929" w:rsidRDefault="00BC7929" w:rsidP="00BC7929">
      <w:pPr>
        <w:ind w:left="1440" w:firstLine="720"/>
        <w:rPr>
          <w:b/>
        </w:rPr>
      </w:pPr>
      <w:r>
        <w:rPr>
          <w:b/>
        </w:rPr>
        <w:t>R. Anstey</w:t>
      </w:r>
      <w:r>
        <w:rPr>
          <w:b/>
        </w:rPr>
        <w:tab/>
      </w:r>
      <w:r>
        <w:rPr>
          <w:b/>
        </w:rPr>
        <w:tab/>
      </w:r>
      <w:proofErr w:type="spellStart"/>
      <w:r>
        <w:rPr>
          <w:b/>
        </w:rPr>
        <w:t>Councillor</w:t>
      </w:r>
      <w:proofErr w:type="spellEnd"/>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644FAF" w:rsidRDefault="00644FAF" w:rsidP="00644FAF">
      <w:pPr>
        <w:ind w:left="1440" w:firstLine="720"/>
        <w:rPr>
          <w:b/>
        </w:rPr>
      </w:pPr>
      <w:r>
        <w:rPr>
          <w:b/>
        </w:rPr>
        <w:t>S. Oram</w:t>
      </w:r>
      <w:r>
        <w:rPr>
          <w:b/>
        </w:rPr>
        <w:tab/>
      </w:r>
      <w:r>
        <w:rPr>
          <w:b/>
        </w:rPr>
        <w:tab/>
      </w:r>
      <w:proofErr w:type="spellStart"/>
      <w:r>
        <w:rPr>
          <w:b/>
        </w:rPr>
        <w:t>Councillor</w:t>
      </w:r>
      <w:proofErr w:type="spellEnd"/>
    </w:p>
    <w:p w:rsidR="00E0701F" w:rsidRDefault="00E0701F" w:rsidP="003918A3">
      <w:pPr>
        <w:ind w:left="1440" w:firstLine="720"/>
        <w:rPr>
          <w:b/>
        </w:rPr>
      </w:pP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644FAF" w:rsidRDefault="00F308BC" w:rsidP="00BC7929">
      <w:pPr>
        <w:rPr>
          <w:b/>
        </w:rPr>
      </w:pPr>
      <w:r>
        <w:rPr>
          <w:b/>
        </w:rPr>
        <w:t>Resource:</w:t>
      </w:r>
      <w:r>
        <w:rPr>
          <w:b/>
        </w:rPr>
        <w:tab/>
      </w:r>
      <w:r w:rsidR="00BC7929">
        <w:rPr>
          <w:b/>
        </w:rPr>
        <w:tab/>
      </w:r>
      <w:r w:rsidR="00644FAF">
        <w:rPr>
          <w:b/>
        </w:rPr>
        <w:t>D. Chafe</w:t>
      </w:r>
      <w:r w:rsidR="00644FAF">
        <w:rPr>
          <w:b/>
        </w:rPr>
        <w:tab/>
      </w:r>
      <w:r w:rsidR="00644FAF">
        <w:rPr>
          <w:b/>
        </w:rPr>
        <w:tab/>
        <w:t>CAO</w:t>
      </w:r>
    </w:p>
    <w:p w:rsidR="00BC7929" w:rsidRDefault="00BC7929" w:rsidP="00644FAF">
      <w:pPr>
        <w:ind w:left="1440" w:firstLine="720"/>
        <w:rPr>
          <w:b/>
        </w:rPr>
      </w:pPr>
      <w:r>
        <w:rPr>
          <w:b/>
        </w:rPr>
        <w:t>G. Brown</w:t>
      </w:r>
      <w:r>
        <w:rPr>
          <w:b/>
        </w:rPr>
        <w:tab/>
      </w:r>
      <w:r>
        <w:rPr>
          <w:b/>
        </w:rPr>
        <w:tab/>
        <w:t>Town Clerk</w:t>
      </w:r>
    </w:p>
    <w:p w:rsidR="000750B1" w:rsidRDefault="000750B1" w:rsidP="00BC7929">
      <w:pPr>
        <w:ind w:left="1440" w:firstLine="720"/>
        <w:rPr>
          <w:b/>
        </w:rPr>
      </w:pPr>
      <w:r>
        <w:rPr>
          <w:b/>
        </w:rPr>
        <w:t>D. Deschamps</w:t>
      </w:r>
      <w:r>
        <w:rPr>
          <w:b/>
        </w:rPr>
        <w:tab/>
      </w:r>
      <w:r>
        <w:rPr>
          <w:b/>
        </w:rPr>
        <w:tab/>
        <w:t>Director of Recreation &amp; Community Services</w:t>
      </w:r>
    </w:p>
    <w:p w:rsidR="00294CFF" w:rsidRDefault="000750B1" w:rsidP="000750B1">
      <w:pPr>
        <w:rPr>
          <w:b/>
        </w:rPr>
      </w:pPr>
      <w:r>
        <w:rPr>
          <w:b/>
        </w:rPr>
        <w:tab/>
      </w:r>
      <w:r>
        <w:rPr>
          <w:b/>
        </w:rPr>
        <w:tab/>
      </w:r>
      <w:r w:rsidR="00294CFF">
        <w:rPr>
          <w:b/>
        </w:rPr>
        <w:tab/>
      </w:r>
      <w:r w:rsidR="00644FAF">
        <w:rPr>
          <w:b/>
        </w:rPr>
        <w:t>A. Crummey</w:t>
      </w:r>
      <w:r w:rsidR="00294CFF">
        <w:rPr>
          <w:b/>
        </w:rPr>
        <w:t xml:space="preserve"> </w:t>
      </w:r>
      <w:r w:rsidR="00294CFF">
        <w:rPr>
          <w:b/>
        </w:rPr>
        <w:tab/>
      </w:r>
      <w:r w:rsidR="00294CFF">
        <w:rPr>
          <w:b/>
        </w:rPr>
        <w:tab/>
        <w:t>Development Director</w:t>
      </w:r>
      <w:r w:rsidR="00644FAF">
        <w:rPr>
          <w:b/>
        </w:rPr>
        <w:t xml:space="preserve"> (A)</w:t>
      </w:r>
    </w:p>
    <w:p w:rsidR="00BC7929" w:rsidRDefault="000750B1" w:rsidP="00BC7929">
      <w:pPr>
        <w:rPr>
          <w:b/>
        </w:rPr>
      </w:pPr>
      <w:r>
        <w:rPr>
          <w:b/>
        </w:rPr>
        <w:tab/>
      </w:r>
      <w:r>
        <w:rPr>
          <w:b/>
        </w:rPr>
        <w:tab/>
      </w:r>
      <w:r>
        <w:rPr>
          <w:b/>
        </w:rPr>
        <w:tab/>
      </w:r>
      <w:r w:rsidR="00644FAF">
        <w:rPr>
          <w:b/>
        </w:rPr>
        <w:t>J. Blackwood</w:t>
      </w:r>
      <w:r w:rsidR="00BC7929">
        <w:rPr>
          <w:b/>
        </w:rPr>
        <w:t xml:space="preserve"> </w:t>
      </w:r>
      <w:r w:rsidR="00BC7929">
        <w:rPr>
          <w:b/>
        </w:rPr>
        <w:tab/>
      </w:r>
      <w:r w:rsidR="00BC7929">
        <w:rPr>
          <w:b/>
        </w:rPr>
        <w:tab/>
        <w:t>Director</w:t>
      </w:r>
      <w:r w:rsidR="00644FAF">
        <w:rPr>
          <w:b/>
        </w:rPr>
        <w:t xml:space="preserve"> of Municipal Works &amp; Services </w:t>
      </w:r>
    </w:p>
    <w:p w:rsidR="00644FAF" w:rsidRDefault="00644FAF" w:rsidP="00BC7929">
      <w:pPr>
        <w:rPr>
          <w:b/>
        </w:rPr>
      </w:pPr>
      <w:r>
        <w:rPr>
          <w:b/>
        </w:rPr>
        <w:tab/>
      </w:r>
      <w:r>
        <w:rPr>
          <w:b/>
        </w:rPr>
        <w:tab/>
      </w:r>
      <w:r>
        <w:rPr>
          <w:b/>
        </w:rPr>
        <w:tab/>
        <w:t>S. Fisher</w:t>
      </w:r>
      <w:r>
        <w:rPr>
          <w:b/>
        </w:rPr>
        <w:tab/>
      </w:r>
      <w:r>
        <w:rPr>
          <w:b/>
        </w:rPr>
        <w:tab/>
        <w:t>HR Supervisor</w:t>
      </w:r>
    </w:p>
    <w:p w:rsidR="006C14A7" w:rsidRDefault="006C14A7" w:rsidP="00CE36CE">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BC7929">
        <w:t>0</w:t>
      </w:r>
      <w:r>
        <w:t>pm.</w:t>
      </w:r>
    </w:p>
    <w:p w:rsidR="00273125" w:rsidRDefault="00A03584" w:rsidP="00EC184D">
      <w:pPr>
        <w:pStyle w:val="Heading1"/>
      </w:pPr>
      <w:r>
        <w:t>2.</w:t>
      </w:r>
      <w:r>
        <w:tab/>
        <w:t>VISITORS/PRESENTATIONS</w:t>
      </w:r>
    </w:p>
    <w:p w:rsidR="00E34875" w:rsidRDefault="00E34875" w:rsidP="00E34875">
      <w:pPr>
        <w:pStyle w:val="Heading3"/>
      </w:pPr>
      <w:r>
        <w:t>Sexual Violence Awareness Week Proclamation</w:t>
      </w:r>
    </w:p>
    <w:p w:rsidR="00E34875" w:rsidRDefault="00E34875" w:rsidP="00E34875"/>
    <w:p w:rsidR="00E34875" w:rsidRPr="00E34875" w:rsidRDefault="00E34875" w:rsidP="00E34875">
      <w:r>
        <w:t>The Mayor proclaimed September 15-21, 2013 as Sexual Violence Awareness Week in the Town of Gander.</w:t>
      </w:r>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E34875">
        <w:rPr>
          <w:b/>
          <w:sz w:val="26"/>
          <w:szCs w:val="26"/>
        </w:rPr>
        <w:t>13-214</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3726C8">
        <w:t>Councillor</w:t>
      </w:r>
      <w:proofErr w:type="spellEnd"/>
      <w:r w:rsidR="003726C8">
        <w:t xml:space="preserve"> </w:t>
      </w:r>
      <w:r w:rsidR="00E34875">
        <w:t>Blundon</w:t>
      </w:r>
      <w:r w:rsidR="003F18E8">
        <w:t xml:space="preserve"> </w:t>
      </w:r>
      <w:r>
        <w:t xml:space="preserve">and seconded by </w:t>
      </w:r>
      <w:proofErr w:type="spellStart"/>
      <w:r w:rsidR="00E34875">
        <w:t>Councillor</w:t>
      </w:r>
      <w:proofErr w:type="spellEnd"/>
      <w:r w:rsidR="00E34875">
        <w:t xml:space="preserve"> Oram</w:t>
      </w:r>
      <w:r w:rsidR="006C14A7">
        <w:t xml:space="preserve"> </w:t>
      </w:r>
      <w:r>
        <w:t>that the Minutes from the Regular Mee</w:t>
      </w:r>
      <w:r w:rsidR="001C5C67">
        <w:t xml:space="preserve">ting of Council on </w:t>
      </w:r>
      <w:r w:rsidR="00E34875">
        <w:t>August 14</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34875">
        <w:t>7</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Pr="000307C3"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E34875">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EF72D7">
        <w:t xml:space="preserve">August </w:t>
      </w:r>
      <w:r w:rsidR="00E34875">
        <w:t>2</w:t>
      </w:r>
      <w:r w:rsidR="00EF72D7">
        <w:t>6</w:t>
      </w:r>
      <w:r w:rsidR="003C033A">
        <w:t>, 2013</w:t>
      </w:r>
      <w:r>
        <w:t xml:space="preserve">.  The meeting was chaired by </w:t>
      </w:r>
      <w:r w:rsidR="006D5E16">
        <w:t>S. Oram, Councillor</w:t>
      </w:r>
      <w:r>
        <w:t xml:space="preserve">.  </w:t>
      </w:r>
      <w:r w:rsidR="00570BBB">
        <w:t xml:space="preserve">Other members present included: </w:t>
      </w:r>
      <w:r w:rsidR="00E34875">
        <w:t xml:space="preserve">Z. Tucker, Deputy Mayor; </w:t>
      </w:r>
      <w:r w:rsidR="006C14A7">
        <w:t xml:space="preserve">A. Scott, Councillor; </w:t>
      </w:r>
      <w:r w:rsidR="00A513DA">
        <w:t xml:space="preserve">P. Fudge, Fire Chief; </w:t>
      </w:r>
      <w:r w:rsidR="00E34875">
        <w:t>W. Jenkins</w:t>
      </w:r>
      <w:r w:rsidR="00EF72D7">
        <w:t>, Municipal Enforcement Officer.</w:t>
      </w:r>
    </w:p>
    <w:p w:rsidR="00B1563D" w:rsidRDefault="00B1563D" w:rsidP="00B1563D">
      <w:pPr>
        <w:ind w:left="720"/>
      </w:pPr>
    </w:p>
    <w:p w:rsidR="00B1563D" w:rsidRDefault="00B1563D" w:rsidP="00B1563D">
      <w:r>
        <w:t>The following items were discussed:</w:t>
      </w:r>
    </w:p>
    <w:p w:rsidR="00101870" w:rsidRDefault="00101870" w:rsidP="00B1563D"/>
    <w:p w:rsidR="00FD2560" w:rsidRPr="007C7C2D" w:rsidRDefault="00FD2560" w:rsidP="00FD2560">
      <w:pPr>
        <w:rPr>
          <w:b/>
          <w:u w:val="single"/>
        </w:rPr>
      </w:pPr>
      <w:r w:rsidRPr="007C7C2D">
        <w:rPr>
          <w:b/>
          <w:u w:val="single"/>
        </w:rPr>
        <w:t>PUBLIC SAFETY</w:t>
      </w:r>
    </w:p>
    <w:p w:rsidR="00FD2560" w:rsidRDefault="00FD2560" w:rsidP="00FD2560">
      <w:pPr>
        <w:rPr>
          <w:sz w:val="28"/>
          <w:szCs w:val="28"/>
        </w:rPr>
      </w:pPr>
    </w:p>
    <w:p w:rsidR="00E34875" w:rsidRPr="004C72A2" w:rsidRDefault="00E34875" w:rsidP="00E34875">
      <w:pPr>
        <w:rPr>
          <w:b/>
          <w:sz w:val="28"/>
          <w:szCs w:val="28"/>
        </w:rPr>
      </w:pPr>
      <w:r w:rsidRPr="004C72A2">
        <w:rPr>
          <w:b/>
          <w:sz w:val="28"/>
          <w:szCs w:val="28"/>
        </w:rPr>
        <w:t xml:space="preserve">Family </w:t>
      </w:r>
      <w:r>
        <w:rPr>
          <w:b/>
          <w:sz w:val="28"/>
          <w:szCs w:val="28"/>
        </w:rPr>
        <w:t>Fireworks</w:t>
      </w:r>
    </w:p>
    <w:p w:rsidR="00E34875" w:rsidRDefault="00E34875" w:rsidP="00E34875"/>
    <w:p w:rsidR="00E34875" w:rsidRDefault="00E34875" w:rsidP="00E34875">
      <w:r>
        <w:t xml:space="preserve">The Fire Chief advised the Committee that he had checked with other municipalities within the province regarding the use of family fireworks and found </w:t>
      </w:r>
      <w:r w:rsidRPr="00D85ED1">
        <w:t xml:space="preserve">that there were no communities that banned </w:t>
      </w:r>
      <w:r>
        <w:t xml:space="preserve">its use </w:t>
      </w:r>
      <w:r w:rsidRPr="00D85ED1">
        <w:t>mostly because of the difficulties associated with the enforcement issues.  H</w:t>
      </w:r>
      <w:r>
        <w:t xml:space="preserve">e went on to say that </w:t>
      </w:r>
      <w:r w:rsidRPr="00D85ED1">
        <w:t xml:space="preserve">most communities </w:t>
      </w:r>
      <w:r>
        <w:t xml:space="preserve">do </w:t>
      </w:r>
      <w:r w:rsidRPr="00D85ED1">
        <w:t>have guideline</w:t>
      </w:r>
      <w:r>
        <w:t>s</w:t>
      </w:r>
      <w:r w:rsidRPr="00D85ED1">
        <w:t xml:space="preserve"> in place to educate residents on the safety aspects of the using and the firing of</w:t>
      </w:r>
      <w:r>
        <w:t xml:space="preserve"> family </w:t>
      </w:r>
      <w:r w:rsidRPr="00D85ED1">
        <w:t xml:space="preserve">fireworks. </w:t>
      </w:r>
    </w:p>
    <w:p w:rsidR="00E34875" w:rsidRDefault="00E34875" w:rsidP="00E34875"/>
    <w:p w:rsidR="00E34875" w:rsidRDefault="00E34875" w:rsidP="00E34875">
      <w:r>
        <w:t>At this time, t</w:t>
      </w:r>
      <w:r w:rsidRPr="00D85ED1">
        <w:t xml:space="preserve">he </w:t>
      </w:r>
      <w:r>
        <w:t>C</w:t>
      </w:r>
      <w:r w:rsidRPr="00D85ED1">
        <w:t xml:space="preserve">ommittee would like to </w:t>
      </w:r>
      <w:r>
        <w:t>advise</w:t>
      </w:r>
      <w:r w:rsidRPr="00D85ED1">
        <w:t xml:space="preserve"> the general public that it will be producing a pamphlet to remind residents of the dangers associated with </w:t>
      </w:r>
      <w:r>
        <w:t xml:space="preserve">using </w:t>
      </w:r>
      <w:r w:rsidRPr="00D85ED1">
        <w:t xml:space="preserve">family fireworks and the possible civil liabilities associated with </w:t>
      </w:r>
      <w:r>
        <w:t xml:space="preserve">its </w:t>
      </w:r>
      <w:r w:rsidRPr="00D85ED1">
        <w:t xml:space="preserve">use if damages are caused or fires are created.  </w:t>
      </w:r>
    </w:p>
    <w:p w:rsidR="00E34875" w:rsidRDefault="00E34875" w:rsidP="00E34875"/>
    <w:p w:rsidR="00E34875" w:rsidRDefault="00E34875" w:rsidP="00E34875">
      <w:r>
        <w:t xml:space="preserve">The Committee would also like to advise the general public that the section in Council’s Nuisance Regulations which states “No person shall create a noise within the boundaries of the town through the use of fireworks or other similar noise making devices between the hours of 10pm and 7am” will be relaxed during certain days that the community, as a whole, generally celebrates with fireworks, such as Canada Day and New Year’s Eve. </w:t>
      </w:r>
    </w:p>
    <w:p w:rsidR="00E34875" w:rsidRDefault="00E34875" w:rsidP="00E34875"/>
    <w:p w:rsidR="00E34875" w:rsidRDefault="00E34875" w:rsidP="00E34875"/>
    <w:p w:rsidR="00E34875" w:rsidRDefault="00E34875" w:rsidP="00E34875"/>
    <w:p w:rsidR="00E34875" w:rsidRDefault="00E34875" w:rsidP="00E34875">
      <w:pPr>
        <w:rPr>
          <w:b/>
          <w:sz w:val="28"/>
          <w:szCs w:val="28"/>
        </w:rPr>
      </w:pPr>
      <w:r w:rsidRPr="00D5193D">
        <w:rPr>
          <w:b/>
          <w:sz w:val="28"/>
          <w:szCs w:val="28"/>
        </w:rPr>
        <w:lastRenderedPageBreak/>
        <w:t>Speeding Gander Bay Road</w:t>
      </w:r>
    </w:p>
    <w:p w:rsidR="00E34875" w:rsidRPr="00D5193D" w:rsidRDefault="00E34875" w:rsidP="00E34875">
      <w:pPr>
        <w:rPr>
          <w:b/>
          <w:sz w:val="28"/>
          <w:szCs w:val="28"/>
        </w:rPr>
      </w:pPr>
    </w:p>
    <w:p w:rsidR="00E34875" w:rsidRDefault="00E34875" w:rsidP="00E34875">
      <w:r w:rsidRPr="00D5193D">
        <w:t xml:space="preserve">The </w:t>
      </w:r>
      <w:r>
        <w:t>C</w:t>
      </w:r>
      <w:r w:rsidRPr="00D5193D">
        <w:t xml:space="preserve">ommittee received a letter from a resident asking for </w:t>
      </w:r>
      <w:r>
        <w:t>Council’</w:t>
      </w:r>
      <w:r w:rsidRPr="00D5193D">
        <w:t xml:space="preserve">s support in her request to </w:t>
      </w:r>
      <w:r>
        <w:t xml:space="preserve">our MHA to have </w:t>
      </w:r>
      <w:r w:rsidRPr="00D5193D">
        <w:t>the speed limit on Gander Bay Road on the section that falls within the Town</w:t>
      </w:r>
      <w:r>
        <w:t>’s</w:t>
      </w:r>
      <w:r w:rsidRPr="00D5193D">
        <w:t xml:space="preserve"> boundary be reduced from 80 km/h down to 60km/h. She feels that the high volume of traffic in conjunction with the speed and the number of people walking on this section of </w:t>
      </w:r>
      <w:r>
        <w:t xml:space="preserve">the </w:t>
      </w:r>
      <w:r w:rsidRPr="00D5193D">
        <w:t xml:space="preserve">road makes this a potentially unsafe area. </w:t>
      </w:r>
    </w:p>
    <w:p w:rsidR="00E34875" w:rsidRDefault="00E34875" w:rsidP="00E34875"/>
    <w:p w:rsidR="00E34875" w:rsidRDefault="00E34875" w:rsidP="00E34875">
      <w:r>
        <w:t xml:space="preserve">The resident </w:t>
      </w:r>
      <w:r w:rsidRPr="00D5193D">
        <w:t>also went on t</w:t>
      </w:r>
      <w:r>
        <w:t>o</w:t>
      </w:r>
      <w:r w:rsidRPr="00D5193D">
        <w:t xml:space="preserve"> state that in this particular section of road there are passing lanes and she feels that these lanes should be eliminated in an effort to reduce speed</w:t>
      </w:r>
      <w:r>
        <w:t>ing</w:t>
      </w:r>
      <w:r w:rsidRPr="00D5193D">
        <w:t xml:space="preserve"> in this area as well. </w:t>
      </w:r>
    </w:p>
    <w:p w:rsidR="00E34875" w:rsidRDefault="00E34875" w:rsidP="00E34875"/>
    <w:p w:rsidR="00E34875" w:rsidRPr="00D5193D" w:rsidRDefault="00E34875" w:rsidP="00E34875">
      <w:r w:rsidRPr="00D5193D">
        <w:t xml:space="preserve">The </w:t>
      </w:r>
      <w:r>
        <w:t>C</w:t>
      </w:r>
      <w:r w:rsidRPr="00D5193D">
        <w:t xml:space="preserve">ommittee </w:t>
      </w:r>
      <w:r>
        <w:t>felt</w:t>
      </w:r>
      <w:r w:rsidRPr="00D5193D">
        <w:t xml:space="preserve"> that the reduction of speed in this area is not warranted, but they do feel that the passing lanes should be eliminated so as not to encourage the motoring public to drive beyond the posted speed limits.</w:t>
      </w:r>
    </w:p>
    <w:p w:rsidR="00E34875" w:rsidRPr="00D5193D" w:rsidRDefault="00E34875" w:rsidP="00E34875">
      <w:pPr>
        <w:rPr>
          <w:b/>
          <w:sz w:val="28"/>
          <w:szCs w:val="28"/>
        </w:rPr>
      </w:pPr>
    </w:p>
    <w:p w:rsidR="00E34875" w:rsidRPr="00D5193D" w:rsidRDefault="00E34875" w:rsidP="00E34875">
      <w:pPr>
        <w:rPr>
          <w:b/>
          <w:sz w:val="28"/>
          <w:szCs w:val="28"/>
        </w:rPr>
      </w:pPr>
      <w:r w:rsidRPr="00D5193D">
        <w:rPr>
          <w:b/>
          <w:sz w:val="28"/>
          <w:szCs w:val="28"/>
        </w:rPr>
        <w:t xml:space="preserve">Magee Road </w:t>
      </w:r>
    </w:p>
    <w:p w:rsidR="00E34875" w:rsidRPr="00D5193D" w:rsidRDefault="00E34875" w:rsidP="00E34875">
      <w:pPr>
        <w:rPr>
          <w:b/>
          <w:sz w:val="28"/>
          <w:szCs w:val="28"/>
        </w:rPr>
      </w:pPr>
    </w:p>
    <w:p w:rsidR="00E34875" w:rsidRDefault="00E34875" w:rsidP="00E34875">
      <w:r w:rsidRPr="00D5193D">
        <w:t xml:space="preserve">The </w:t>
      </w:r>
      <w:r>
        <w:t>C</w:t>
      </w:r>
      <w:r w:rsidRPr="00D5193D">
        <w:t xml:space="preserve">ommittee received correspondence from a resident on Magee Road with several concerns regarding the possible increase in the speed limit on Magee Road as well as trucks using Magee Road for access to the Trans Canada Highway. These trucks use their </w:t>
      </w:r>
      <w:proofErr w:type="spellStart"/>
      <w:r w:rsidRPr="00D5193D">
        <w:t>jake</w:t>
      </w:r>
      <w:proofErr w:type="spellEnd"/>
      <w:r w:rsidRPr="00D5193D">
        <w:t xml:space="preserve"> brakes while driving through the neighborhood and the noise is quite loud. She wanted to point out that with the increase in pedestrian traffic, raising the speed limit was not in the best interest of the residents in the area.  She was under the impression that the town was considering increasing the speed limit on Magee Road and that she had concerns about it. </w:t>
      </w:r>
    </w:p>
    <w:p w:rsidR="00E34875" w:rsidRDefault="00E34875" w:rsidP="00E34875"/>
    <w:p w:rsidR="00E34875" w:rsidRPr="00D5193D" w:rsidRDefault="00E34875" w:rsidP="00E34875">
      <w:r w:rsidRPr="00D5193D">
        <w:t xml:space="preserve">The </w:t>
      </w:r>
      <w:r>
        <w:t>C</w:t>
      </w:r>
      <w:r w:rsidRPr="00D5193D">
        <w:t xml:space="preserve">ommittee wanted to assure the residents in the area that they have no intentions of raising the speed limit but they will not stop trucks from using Magee Road for access to the </w:t>
      </w:r>
      <w:r>
        <w:t>Highway.</w:t>
      </w:r>
      <w:r w:rsidRPr="00D5193D">
        <w:t xml:space="preserve"> The </w:t>
      </w:r>
      <w:r>
        <w:t>C</w:t>
      </w:r>
      <w:r w:rsidRPr="00D5193D">
        <w:t xml:space="preserve">ommittee has agreed to have more signs posted to caution motorists of what to be aware of when </w:t>
      </w:r>
      <w:r>
        <w:t>driving on Magee Road</w:t>
      </w:r>
      <w:r w:rsidRPr="00D5193D">
        <w:t xml:space="preserve">. </w:t>
      </w:r>
    </w:p>
    <w:p w:rsidR="00E34875" w:rsidRPr="00D5193D" w:rsidRDefault="00E34875" w:rsidP="00E34875">
      <w:pPr>
        <w:rPr>
          <w:b/>
          <w:sz w:val="28"/>
          <w:szCs w:val="28"/>
        </w:rPr>
      </w:pPr>
    </w:p>
    <w:p w:rsidR="00E34875" w:rsidRDefault="00E34875" w:rsidP="00E34875">
      <w:pPr>
        <w:rPr>
          <w:b/>
          <w:sz w:val="28"/>
          <w:szCs w:val="28"/>
        </w:rPr>
      </w:pPr>
      <w:r w:rsidRPr="00D5193D">
        <w:rPr>
          <w:b/>
          <w:sz w:val="28"/>
          <w:szCs w:val="28"/>
        </w:rPr>
        <w:t>M</w:t>
      </w:r>
      <w:r>
        <w:rPr>
          <w:b/>
          <w:sz w:val="28"/>
          <w:szCs w:val="28"/>
        </w:rPr>
        <w:t xml:space="preserve">unicipalities Newfoundland and </w:t>
      </w:r>
      <w:r w:rsidRPr="00D5193D">
        <w:rPr>
          <w:b/>
          <w:sz w:val="28"/>
          <w:szCs w:val="28"/>
        </w:rPr>
        <w:t>L</w:t>
      </w:r>
      <w:r>
        <w:rPr>
          <w:b/>
          <w:sz w:val="28"/>
          <w:szCs w:val="28"/>
        </w:rPr>
        <w:t>abrador (MNL)</w:t>
      </w:r>
      <w:r w:rsidRPr="00D5193D">
        <w:rPr>
          <w:b/>
          <w:sz w:val="28"/>
          <w:szCs w:val="28"/>
        </w:rPr>
        <w:t xml:space="preserve"> Resolutions</w:t>
      </w:r>
    </w:p>
    <w:p w:rsidR="00E34875" w:rsidRPr="00D5193D" w:rsidRDefault="00E34875" w:rsidP="00E34875">
      <w:pPr>
        <w:rPr>
          <w:b/>
          <w:sz w:val="28"/>
          <w:szCs w:val="28"/>
        </w:rPr>
      </w:pPr>
    </w:p>
    <w:p w:rsidR="00E34875" w:rsidRDefault="00E34875" w:rsidP="00E34875">
      <w:r>
        <w:t>The Committee reviewed correspondence from MNL calling for resolutions to be brought forward at their convention in November. The Committee has no recommendations at this time.</w:t>
      </w:r>
    </w:p>
    <w:p w:rsidR="00E34875" w:rsidRPr="00496170" w:rsidRDefault="00E34875" w:rsidP="00E34875"/>
    <w:p w:rsidR="0053797B" w:rsidRDefault="0053797B" w:rsidP="00E34875">
      <w:pPr>
        <w:rPr>
          <w:b/>
          <w:sz w:val="28"/>
          <w:szCs w:val="28"/>
        </w:rPr>
      </w:pPr>
    </w:p>
    <w:p w:rsidR="0053797B" w:rsidRDefault="0053797B" w:rsidP="00E34875">
      <w:pPr>
        <w:rPr>
          <w:b/>
          <w:sz w:val="28"/>
          <w:szCs w:val="28"/>
        </w:rPr>
      </w:pPr>
    </w:p>
    <w:p w:rsidR="0053797B" w:rsidRDefault="0053797B" w:rsidP="00E34875">
      <w:pPr>
        <w:rPr>
          <w:b/>
          <w:sz w:val="28"/>
          <w:szCs w:val="28"/>
        </w:rPr>
      </w:pPr>
    </w:p>
    <w:p w:rsidR="0053797B" w:rsidRDefault="0053797B" w:rsidP="00E34875">
      <w:pPr>
        <w:rPr>
          <w:b/>
          <w:sz w:val="28"/>
          <w:szCs w:val="28"/>
        </w:rPr>
      </w:pPr>
    </w:p>
    <w:p w:rsidR="0053797B" w:rsidRDefault="0053797B" w:rsidP="00E34875">
      <w:pPr>
        <w:rPr>
          <w:b/>
          <w:sz w:val="28"/>
          <w:szCs w:val="28"/>
        </w:rPr>
      </w:pPr>
    </w:p>
    <w:p w:rsidR="00E34875" w:rsidRDefault="00E34875" w:rsidP="00E34875">
      <w:pPr>
        <w:rPr>
          <w:b/>
          <w:sz w:val="28"/>
          <w:szCs w:val="28"/>
        </w:rPr>
      </w:pPr>
      <w:r w:rsidRPr="00D5193D">
        <w:rPr>
          <w:b/>
          <w:sz w:val="28"/>
          <w:szCs w:val="28"/>
        </w:rPr>
        <w:lastRenderedPageBreak/>
        <w:t>Municipal Police Quarterly Report</w:t>
      </w:r>
    </w:p>
    <w:p w:rsidR="00E34875" w:rsidRPr="00D5193D" w:rsidRDefault="00E34875" w:rsidP="00E34875">
      <w:pPr>
        <w:rPr>
          <w:b/>
          <w:sz w:val="28"/>
          <w:szCs w:val="28"/>
        </w:rPr>
      </w:pPr>
    </w:p>
    <w:p w:rsidR="00E34875" w:rsidRDefault="00E34875" w:rsidP="00E34875">
      <w:r w:rsidRPr="00D5193D">
        <w:t xml:space="preserve">The Fire Chief submitted the quarterly report for the Municipal Police </w:t>
      </w:r>
      <w:r>
        <w:t xml:space="preserve">Department </w:t>
      </w:r>
      <w:r w:rsidRPr="00D5193D">
        <w:t>for the months of May, June and July.</w:t>
      </w:r>
      <w:r>
        <w:t xml:space="preserve"> The report indicated that f</w:t>
      </w:r>
      <w:r w:rsidRPr="00D5193D">
        <w:t>or this time frame there were 549 by-law complaints. The</w:t>
      </w:r>
      <w:r>
        <w:t>se</w:t>
      </w:r>
      <w:r w:rsidRPr="00D5193D">
        <w:t xml:space="preserve"> include such items as, dogs left in vehicles unattended, garbage not covered, lawn maintenance, and noise complaints to name a few.  Also during this period the Municipal Police </w:t>
      </w:r>
      <w:r>
        <w:t>issued</w:t>
      </w:r>
      <w:r w:rsidRPr="00D5193D">
        <w:t xml:space="preserve"> 180 Summery Offence tickets which included</w:t>
      </w:r>
      <w:r>
        <w:t xml:space="preserve"> </w:t>
      </w:r>
      <w:r w:rsidRPr="00D5193D">
        <w:t xml:space="preserve">speeding, no insurance, failure to stop at stop signs and seatbelts.  </w:t>
      </w:r>
    </w:p>
    <w:p w:rsidR="00E34875" w:rsidRDefault="00E34875" w:rsidP="00E34875"/>
    <w:p w:rsidR="00E34875" w:rsidRPr="00D5193D" w:rsidRDefault="00E34875" w:rsidP="00E34875">
      <w:r w:rsidRPr="00D5193D">
        <w:t xml:space="preserve">During this time as well the Municipal </w:t>
      </w:r>
      <w:r>
        <w:t>P</w:t>
      </w:r>
      <w:r w:rsidRPr="00D5193D">
        <w:t>olice put 14,500 km on the police vehicle and to date the vehicle now has 135,200km. The Fire Chief would like to point out th</w:t>
      </w:r>
      <w:r>
        <w:t>at</w:t>
      </w:r>
      <w:r w:rsidRPr="00D5193D">
        <w:t xml:space="preserve"> there are approximately 136 streets within the municipality that equates to 60-70 km of driving that the municipal police patrol on a daily basis. </w:t>
      </w:r>
    </w:p>
    <w:p w:rsidR="00E34875" w:rsidRDefault="00E34875" w:rsidP="00E34875">
      <w:pPr>
        <w:rPr>
          <w:b/>
          <w:sz w:val="28"/>
          <w:szCs w:val="28"/>
        </w:rPr>
      </w:pPr>
    </w:p>
    <w:p w:rsidR="00E34875" w:rsidRDefault="00E34875" w:rsidP="00E34875">
      <w:pPr>
        <w:rPr>
          <w:b/>
          <w:sz w:val="28"/>
          <w:szCs w:val="28"/>
        </w:rPr>
      </w:pPr>
      <w:r w:rsidRPr="00D5193D">
        <w:rPr>
          <w:b/>
          <w:sz w:val="28"/>
          <w:szCs w:val="28"/>
        </w:rPr>
        <w:t>Fire Department Quarterly Report</w:t>
      </w:r>
    </w:p>
    <w:p w:rsidR="00E34875" w:rsidRPr="00D5193D" w:rsidRDefault="00E34875" w:rsidP="00E34875">
      <w:pPr>
        <w:rPr>
          <w:b/>
          <w:sz w:val="28"/>
          <w:szCs w:val="28"/>
        </w:rPr>
      </w:pPr>
    </w:p>
    <w:p w:rsidR="00E34875" w:rsidRDefault="00E34875" w:rsidP="00E34875">
      <w:pPr>
        <w:rPr>
          <w:b/>
          <w:sz w:val="28"/>
          <w:szCs w:val="28"/>
        </w:rPr>
      </w:pPr>
      <w:r w:rsidRPr="00D5193D">
        <w:t xml:space="preserve">The Fire Chief submitted the quarterly report </w:t>
      </w:r>
      <w:r>
        <w:t xml:space="preserve">for the Fire Department </w:t>
      </w:r>
      <w:r w:rsidRPr="00D5193D">
        <w:t xml:space="preserve">for the months of May, June and July. </w:t>
      </w:r>
      <w:r>
        <w:t>The report indicated that d</w:t>
      </w:r>
      <w:r w:rsidRPr="00D5193D">
        <w:t xml:space="preserve">uring this time the department responded to 32 emergency calls, which </w:t>
      </w:r>
      <w:r>
        <w:t xml:space="preserve">was the same number as </w:t>
      </w:r>
      <w:r w:rsidRPr="00D5193D">
        <w:t xml:space="preserve">last year. </w:t>
      </w:r>
      <w:r>
        <w:t>It was noted that t</w:t>
      </w:r>
      <w:r w:rsidRPr="00D5193D">
        <w:t>he number of Fire Inspections are up this year to 40 compared to 26 for last year</w:t>
      </w:r>
      <w:r>
        <w:t xml:space="preserve"> and t</w:t>
      </w:r>
      <w:r w:rsidRPr="00D5193D">
        <w:t>he number of training hours are up this year as well to 2203.5 compared to 1692 hours for last year.</w:t>
      </w:r>
      <w:r w:rsidRPr="00D5193D">
        <w:rPr>
          <w:b/>
          <w:sz w:val="28"/>
          <w:szCs w:val="28"/>
        </w:rPr>
        <w:t xml:space="preserve">  </w:t>
      </w:r>
    </w:p>
    <w:p w:rsidR="00E34875" w:rsidRDefault="00E34875" w:rsidP="00E34875">
      <w:pPr>
        <w:rPr>
          <w:b/>
          <w:sz w:val="28"/>
          <w:szCs w:val="28"/>
        </w:rPr>
      </w:pPr>
    </w:p>
    <w:p w:rsidR="00E34875" w:rsidRDefault="00E34875" w:rsidP="00E34875">
      <w:r w:rsidRPr="00D5193D">
        <w:t xml:space="preserve">The Fire Chief went on to say that we are </w:t>
      </w:r>
      <w:r>
        <w:t xml:space="preserve">currently </w:t>
      </w:r>
      <w:r w:rsidRPr="00D5193D">
        <w:t>short 4 volunteer firefighters</w:t>
      </w:r>
      <w:r>
        <w:t xml:space="preserve">; however, </w:t>
      </w:r>
      <w:r w:rsidRPr="00D5193D">
        <w:t xml:space="preserve">we have 7 applications on file and during the next recruitment period in September the vacant positions will be filled. </w:t>
      </w:r>
    </w:p>
    <w:p w:rsidR="00E34875" w:rsidRDefault="00E34875" w:rsidP="00E34875"/>
    <w:p w:rsidR="00E34875" w:rsidRDefault="00E34875" w:rsidP="00E34875">
      <w:r>
        <w:t xml:space="preserve">The Fire Chief and Municipal Enforcement Officer left the </w:t>
      </w:r>
      <w:r w:rsidR="0053797B">
        <w:t xml:space="preserve">Committee </w:t>
      </w:r>
      <w:r>
        <w:t xml:space="preserve">meeting and the HR Supervisor arrived at the </w:t>
      </w:r>
      <w:r w:rsidR="0053797B">
        <w:t xml:space="preserve">Committee </w:t>
      </w:r>
      <w:r>
        <w:t>meeting.</w:t>
      </w:r>
    </w:p>
    <w:p w:rsidR="00E34875" w:rsidRDefault="00E34875" w:rsidP="00E34875"/>
    <w:p w:rsidR="00E34875" w:rsidRPr="00AB1BC0" w:rsidRDefault="00E34875" w:rsidP="00E34875">
      <w:pPr>
        <w:rPr>
          <w:b/>
          <w:u w:val="single"/>
        </w:rPr>
      </w:pPr>
      <w:r w:rsidRPr="00AB1BC0">
        <w:rPr>
          <w:b/>
          <w:u w:val="single"/>
        </w:rPr>
        <w:t>HUMAN RESOURCES</w:t>
      </w:r>
    </w:p>
    <w:p w:rsidR="00E34875" w:rsidRPr="00D5193D" w:rsidRDefault="00E34875" w:rsidP="00E34875"/>
    <w:p w:rsidR="00E34875" w:rsidRPr="00504E63" w:rsidRDefault="00E34875" w:rsidP="00E34875">
      <w:pPr>
        <w:rPr>
          <w:b/>
          <w:sz w:val="28"/>
          <w:szCs w:val="28"/>
        </w:rPr>
      </w:pPr>
      <w:r w:rsidRPr="00504E63">
        <w:rPr>
          <w:b/>
          <w:sz w:val="28"/>
          <w:szCs w:val="28"/>
        </w:rPr>
        <w:t>MNL – Call for Resolutions</w:t>
      </w:r>
    </w:p>
    <w:p w:rsidR="00E34875" w:rsidRDefault="00E34875" w:rsidP="00E34875"/>
    <w:p w:rsidR="00E34875" w:rsidRPr="00D5193D" w:rsidRDefault="00E34875" w:rsidP="00E34875">
      <w:r>
        <w:t>The Committee was advised that the deadline for receipt of all resolutions for consideration at the 2013 Resolutions is Friday, September 27, 2013.</w:t>
      </w:r>
    </w:p>
    <w:p w:rsidR="00EF72D7" w:rsidRDefault="00EF72D7" w:rsidP="00B1563D"/>
    <w:p w:rsidR="00640A0F" w:rsidRDefault="00640A0F" w:rsidP="00B1563D"/>
    <w:p w:rsidR="00640A0F" w:rsidRDefault="00640A0F" w:rsidP="00B1563D"/>
    <w:p w:rsidR="00640A0F" w:rsidRDefault="00640A0F" w:rsidP="00B1563D"/>
    <w:p w:rsidR="00640A0F" w:rsidRDefault="00640A0F" w:rsidP="00B1563D"/>
    <w:p w:rsidR="00640A0F" w:rsidRDefault="00640A0F" w:rsidP="00B1563D"/>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Pr="00EC3088">
        <w:t xml:space="preserve"> was presented by </w:t>
      </w:r>
      <w:proofErr w:type="spellStart"/>
      <w:r w:rsidRPr="00EC3088">
        <w:t>Councillor</w:t>
      </w:r>
      <w:proofErr w:type="spellEnd"/>
      <w:r w:rsidRPr="00EC3088">
        <w:t xml:space="preserve"> Blundon.</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131083">
        <w:t xml:space="preserve">August </w:t>
      </w:r>
      <w:r w:rsidR="00640A0F">
        <w:t>26</w:t>
      </w:r>
      <w:r w:rsidR="003C033A">
        <w:t>, 2013</w:t>
      </w:r>
      <w:r>
        <w:t>.  The meeting was chaired by</w:t>
      </w:r>
      <w:r w:rsidRPr="0017420B">
        <w:t xml:space="preserve"> </w:t>
      </w:r>
      <w:r w:rsidR="00EE627E">
        <w:t>D. Blundon</w:t>
      </w:r>
      <w:r w:rsidR="00776F1D">
        <w:t>,</w:t>
      </w:r>
      <w:r w:rsidR="00A4310C">
        <w:t xml:space="preserve"> Councillor</w:t>
      </w:r>
      <w:r>
        <w:t>.  Other members present included:</w:t>
      </w:r>
      <w:r w:rsidR="00CB1D48">
        <w:t xml:space="preserve"> </w:t>
      </w:r>
      <w:r w:rsidR="00C9002F">
        <w:t xml:space="preserve"> </w:t>
      </w:r>
      <w:r w:rsidR="00EE627E">
        <w:t xml:space="preserve">A. Scott, Councillor; </w:t>
      </w:r>
      <w:r w:rsidR="00A4310C">
        <w:t xml:space="preserve">Z. Tucker, Deputy Mayor; </w:t>
      </w:r>
      <w:r w:rsidR="006E36D8">
        <w:t>D. Deschamps, Director of Rec</w:t>
      </w:r>
      <w:r w:rsidR="00A4310C">
        <w:t>r</w:t>
      </w:r>
      <w:r w:rsidR="00776F1D">
        <w:t>eation and Community Services</w:t>
      </w:r>
      <w:r w:rsidR="00EE627E">
        <w:t>; B. Free</w:t>
      </w:r>
      <w:r w:rsidR="00131083">
        <w:t>born, Administrative Assistant.</w:t>
      </w:r>
    </w:p>
    <w:p w:rsidR="00131083" w:rsidRDefault="00131083" w:rsidP="00EE627E"/>
    <w:p w:rsidR="00CA343A" w:rsidRDefault="00B1563D" w:rsidP="00776F1D">
      <w:r>
        <w:t>The following items were discussed:</w:t>
      </w:r>
    </w:p>
    <w:p w:rsidR="00640A0F" w:rsidRDefault="00640A0F" w:rsidP="00776F1D"/>
    <w:p w:rsidR="00161106" w:rsidRPr="003749B7" w:rsidRDefault="00161106" w:rsidP="00161106">
      <w:pPr>
        <w:spacing w:line="360" w:lineRule="auto"/>
        <w:rPr>
          <w:sz w:val="28"/>
          <w:szCs w:val="28"/>
        </w:rPr>
      </w:pPr>
      <w:r>
        <w:rPr>
          <w:b/>
          <w:sz w:val="28"/>
          <w:szCs w:val="28"/>
        </w:rPr>
        <w:t>Invoice</w:t>
      </w:r>
    </w:p>
    <w:p w:rsidR="00161106" w:rsidRDefault="00161106" w:rsidP="00161106">
      <w:r>
        <w:t xml:space="preserve">The Committee reviewed the second invoice from Ron </w:t>
      </w:r>
      <w:proofErr w:type="spellStart"/>
      <w:r>
        <w:t>Fougere</w:t>
      </w:r>
      <w:proofErr w:type="spellEnd"/>
      <w:r>
        <w:t xml:space="preserve"> for the Multiplex Feasibility Study.  A draft final report has been received so the Committee is referring the invoice to the Finance Committee for payment.</w:t>
      </w:r>
    </w:p>
    <w:p w:rsidR="00161106" w:rsidRDefault="00161106" w:rsidP="00161106"/>
    <w:p w:rsidR="00161106" w:rsidRDefault="00161106" w:rsidP="00161106">
      <w:pPr>
        <w:rPr>
          <w:b/>
          <w:sz w:val="28"/>
          <w:szCs w:val="28"/>
        </w:rPr>
      </w:pPr>
      <w:r>
        <w:rPr>
          <w:b/>
          <w:sz w:val="28"/>
          <w:szCs w:val="28"/>
        </w:rPr>
        <w:t>Use of Air Horns Policy</w:t>
      </w:r>
    </w:p>
    <w:p w:rsidR="00161106" w:rsidRDefault="00161106" w:rsidP="00161106">
      <w:pPr>
        <w:rPr>
          <w:sz w:val="28"/>
          <w:szCs w:val="28"/>
        </w:rPr>
      </w:pPr>
    </w:p>
    <w:p w:rsidR="00161106" w:rsidRDefault="00161106" w:rsidP="00161106">
      <w:r>
        <w:t>The Use of Air Horns Policy was reviewed and the Committee is recommending adopting this policy.  Under the policy the use of air horns will be banned at the Community Centre.</w:t>
      </w:r>
    </w:p>
    <w:p w:rsidR="00161106" w:rsidRDefault="00161106" w:rsidP="00161106"/>
    <w:p w:rsidR="00161106" w:rsidRPr="00161106" w:rsidRDefault="00161106" w:rsidP="00161106">
      <w:pPr>
        <w:rPr>
          <w:b/>
          <w:sz w:val="26"/>
          <w:szCs w:val="26"/>
        </w:rPr>
      </w:pPr>
      <w:r w:rsidRPr="00161106">
        <w:rPr>
          <w:b/>
          <w:sz w:val="26"/>
          <w:szCs w:val="26"/>
        </w:rPr>
        <w:t>Motion #13-215</w:t>
      </w:r>
    </w:p>
    <w:p w:rsidR="00161106" w:rsidRPr="00161106" w:rsidRDefault="00161106" w:rsidP="00161106">
      <w:pPr>
        <w:rPr>
          <w:b/>
          <w:sz w:val="26"/>
          <w:szCs w:val="26"/>
        </w:rPr>
      </w:pPr>
      <w:r w:rsidRPr="00161106">
        <w:rPr>
          <w:b/>
          <w:sz w:val="26"/>
          <w:szCs w:val="26"/>
        </w:rPr>
        <w:t>Use of Air Horns Policy</w:t>
      </w:r>
    </w:p>
    <w:p w:rsidR="00161106" w:rsidRDefault="00161106" w:rsidP="00161106"/>
    <w:p w:rsidR="00161106" w:rsidRDefault="00161106" w:rsidP="00161106">
      <w:r>
        <w:t xml:space="preserve">Moved by </w:t>
      </w:r>
      <w:proofErr w:type="spellStart"/>
      <w:r>
        <w:t>Councillor</w:t>
      </w:r>
      <w:proofErr w:type="spellEnd"/>
      <w:r>
        <w:t xml:space="preserve"> Blundon and seconded by </w:t>
      </w:r>
      <w:proofErr w:type="spellStart"/>
      <w:r>
        <w:t>Councillor</w:t>
      </w:r>
      <w:proofErr w:type="spellEnd"/>
      <w:r>
        <w:t xml:space="preserve"> Scott that the Use of Air Horns Policy be adopted as attached.</w:t>
      </w:r>
    </w:p>
    <w:p w:rsidR="00161106" w:rsidRDefault="00161106" w:rsidP="00161106"/>
    <w:p w:rsidR="00161106" w:rsidRDefault="00161106" w:rsidP="00161106">
      <w:r>
        <w:tab/>
      </w:r>
      <w:r>
        <w:tab/>
        <w:t xml:space="preserve">In </w:t>
      </w:r>
      <w:proofErr w:type="spellStart"/>
      <w:r>
        <w:t>Favour</w:t>
      </w:r>
      <w:proofErr w:type="spellEnd"/>
      <w:r>
        <w:t>:</w:t>
      </w:r>
      <w:r>
        <w:tab/>
        <w:t>7</w:t>
      </w:r>
      <w:r>
        <w:tab/>
        <w:t>Opposing:</w:t>
      </w:r>
      <w:r>
        <w:tab/>
        <w:t>0</w:t>
      </w:r>
    </w:p>
    <w:p w:rsidR="00161106" w:rsidRDefault="00161106" w:rsidP="00161106"/>
    <w:p w:rsidR="00161106" w:rsidRDefault="00161106" w:rsidP="00161106">
      <w:r w:rsidRPr="00161106">
        <w:rPr>
          <w:b/>
        </w:rPr>
        <w:t>Decision:</w:t>
      </w:r>
      <w:r>
        <w:tab/>
        <w:t>Motion carried.</w:t>
      </w:r>
    </w:p>
    <w:p w:rsidR="00161106" w:rsidRDefault="00161106" w:rsidP="00161106"/>
    <w:p w:rsidR="00161106" w:rsidRPr="00CB6FF1" w:rsidRDefault="00161106" w:rsidP="00161106">
      <w:pPr>
        <w:rPr>
          <w:b/>
          <w:sz w:val="28"/>
          <w:szCs w:val="28"/>
        </w:rPr>
      </w:pPr>
      <w:r>
        <w:rPr>
          <w:b/>
          <w:sz w:val="28"/>
          <w:szCs w:val="28"/>
        </w:rPr>
        <w:t>Funding Requests</w:t>
      </w:r>
    </w:p>
    <w:p w:rsidR="00161106" w:rsidRDefault="00161106" w:rsidP="00161106">
      <w:pPr>
        <w:rPr>
          <w:lang w:val="en-CA"/>
        </w:rPr>
      </w:pPr>
    </w:p>
    <w:p w:rsidR="00161106" w:rsidRDefault="00161106" w:rsidP="00161106">
      <w:pPr>
        <w:rPr>
          <w:lang w:val="en-CA"/>
        </w:rPr>
      </w:pPr>
      <w:r>
        <w:rPr>
          <w:lang w:val="en-CA"/>
        </w:rPr>
        <w:t>The following request was approved under the Grants, Subsidies &amp; In-kind Services Policy.</w:t>
      </w:r>
    </w:p>
    <w:p w:rsidR="00161106" w:rsidRDefault="00161106" w:rsidP="00161106">
      <w:pPr>
        <w:rPr>
          <w:b/>
          <w:u w:val="single"/>
        </w:rPr>
      </w:pPr>
    </w:p>
    <w:p w:rsidR="00161106" w:rsidRPr="00B63518" w:rsidRDefault="00161106" w:rsidP="00161106">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161106" w:rsidRDefault="00161106" w:rsidP="00161106">
      <w:pPr>
        <w:rPr>
          <w:b/>
        </w:rPr>
      </w:pPr>
    </w:p>
    <w:p w:rsidR="00161106" w:rsidRPr="005D23D7" w:rsidRDefault="00161106" w:rsidP="00161106">
      <w:pPr>
        <w:rPr>
          <w:b/>
        </w:rPr>
      </w:pPr>
      <w:r w:rsidRPr="005D23D7">
        <w:rPr>
          <w:b/>
        </w:rPr>
        <w:t>Ambassador Program</w:t>
      </w:r>
    </w:p>
    <w:p w:rsidR="00161106" w:rsidRDefault="00161106" w:rsidP="00161106">
      <w:r>
        <w:t>Blair Penney</w:t>
      </w:r>
      <w:r>
        <w:tab/>
      </w:r>
      <w:r>
        <w:tab/>
      </w:r>
      <w:r>
        <w:tab/>
        <w:t>National Baseball Championships</w:t>
      </w:r>
      <w:r>
        <w:tab/>
        <w:t xml:space="preserve">      1</w:t>
      </w:r>
      <w:r>
        <w:tab/>
      </w:r>
      <w:r>
        <w:tab/>
        <w:t xml:space="preserve">   $125</w:t>
      </w:r>
      <w:r>
        <w:tab/>
      </w:r>
    </w:p>
    <w:p w:rsidR="00161106" w:rsidRPr="00111E68" w:rsidRDefault="00161106" w:rsidP="00161106">
      <w:pPr>
        <w:spacing w:line="360" w:lineRule="auto"/>
      </w:pPr>
    </w:p>
    <w:p w:rsidR="00161106" w:rsidRDefault="00161106" w:rsidP="00161106">
      <w:pPr>
        <w:spacing w:line="360" w:lineRule="auto"/>
        <w:rPr>
          <w:b/>
          <w:sz w:val="28"/>
          <w:szCs w:val="28"/>
        </w:rPr>
      </w:pPr>
    </w:p>
    <w:p w:rsidR="00161106" w:rsidRDefault="00161106" w:rsidP="00161106">
      <w:pPr>
        <w:spacing w:line="360" w:lineRule="auto"/>
      </w:pPr>
      <w:r>
        <w:rPr>
          <w:b/>
          <w:sz w:val="28"/>
          <w:szCs w:val="28"/>
        </w:rPr>
        <w:lastRenderedPageBreak/>
        <w:t>St. Paul’s Intermediate School Ice Time</w:t>
      </w:r>
    </w:p>
    <w:p w:rsidR="00161106" w:rsidRDefault="00161106" w:rsidP="00161106">
      <w:pPr>
        <w:autoSpaceDE w:val="0"/>
        <w:autoSpaceDN w:val="0"/>
        <w:adjustRightInd w:val="0"/>
      </w:pPr>
      <w:r>
        <w:t xml:space="preserve">St. Paul’s Intermediate School Hockey Team currently has practice time at the Community Centre on Tuesday and Wednesday afternoon’s from 3 – 4 pm.  The school has not been charged for this time slot due to a reciprocal use agreement that was in place with the Town.  </w:t>
      </w:r>
    </w:p>
    <w:p w:rsidR="009D7A5D" w:rsidRDefault="009D7A5D" w:rsidP="00161106">
      <w:pPr>
        <w:autoSpaceDE w:val="0"/>
        <w:autoSpaceDN w:val="0"/>
        <w:adjustRightInd w:val="0"/>
      </w:pPr>
    </w:p>
    <w:p w:rsidR="00161106" w:rsidRDefault="00161106" w:rsidP="00161106">
      <w:pPr>
        <w:autoSpaceDE w:val="0"/>
        <w:autoSpaceDN w:val="0"/>
        <w:adjustRightInd w:val="0"/>
      </w:pPr>
      <w:r>
        <w:t>In the past, the Department used their school gym for events during our summer program and Festival of Flight.  Their gym hasn’t been used for Town events for a number of years now so the Committee is recommending that the school be charged the youth rental rate starting this September.</w:t>
      </w:r>
    </w:p>
    <w:p w:rsidR="00161106" w:rsidRDefault="00161106" w:rsidP="00161106">
      <w:pPr>
        <w:autoSpaceDE w:val="0"/>
        <w:autoSpaceDN w:val="0"/>
        <w:adjustRightInd w:val="0"/>
      </w:pPr>
    </w:p>
    <w:p w:rsidR="00161106" w:rsidRDefault="00161106" w:rsidP="00161106">
      <w:pPr>
        <w:autoSpaceDE w:val="0"/>
        <w:autoSpaceDN w:val="0"/>
        <w:adjustRightInd w:val="0"/>
      </w:pPr>
      <w:r>
        <w:t>The Committee refers this to the Finance Committee for their recommendation.</w:t>
      </w:r>
    </w:p>
    <w:p w:rsidR="00161106" w:rsidRDefault="00161106" w:rsidP="00161106">
      <w:pPr>
        <w:rPr>
          <w:b/>
          <w:sz w:val="28"/>
          <w:szCs w:val="28"/>
        </w:rPr>
      </w:pPr>
    </w:p>
    <w:p w:rsidR="00161106" w:rsidRDefault="00161106" w:rsidP="00161106">
      <w:pPr>
        <w:rPr>
          <w:sz w:val="28"/>
          <w:szCs w:val="28"/>
        </w:rPr>
      </w:pPr>
      <w:r>
        <w:rPr>
          <w:b/>
          <w:sz w:val="28"/>
          <w:szCs w:val="28"/>
        </w:rPr>
        <w:t>Nova Central School District Meeting</w:t>
      </w:r>
    </w:p>
    <w:p w:rsidR="00161106" w:rsidRDefault="00161106" w:rsidP="00161106">
      <w:pPr>
        <w:rPr>
          <w:sz w:val="28"/>
          <w:szCs w:val="28"/>
        </w:rPr>
      </w:pPr>
    </w:p>
    <w:p w:rsidR="00161106" w:rsidRDefault="00161106" w:rsidP="00161106">
      <w:r>
        <w:t xml:space="preserve">The Director advised the Committee that he would like to meet with a representative from the Nova Central School District to discuss their recreation plans for the new school.  He feels that the Department and the school board should work together to ensure that the recreation needs for the Town and the School are met and there is no duplication in areas such as playgrounds, gymnasiums, basketball courts, etc. </w:t>
      </w:r>
    </w:p>
    <w:p w:rsidR="00161106" w:rsidRDefault="00161106" w:rsidP="00161106"/>
    <w:p w:rsidR="00161106" w:rsidRDefault="00161106" w:rsidP="00161106">
      <w:pPr>
        <w:spacing w:line="360" w:lineRule="auto"/>
        <w:rPr>
          <w:b/>
          <w:sz w:val="28"/>
          <w:szCs w:val="28"/>
        </w:rPr>
      </w:pPr>
      <w:r>
        <w:rPr>
          <w:b/>
          <w:sz w:val="28"/>
          <w:szCs w:val="28"/>
        </w:rPr>
        <w:t>Snowmobiling at Cobb’s Pond Rotary Park</w:t>
      </w:r>
    </w:p>
    <w:p w:rsidR="00161106" w:rsidRDefault="00161106" w:rsidP="00161106">
      <w:pPr>
        <w:rPr>
          <w:lang w:val="en-CA"/>
        </w:rPr>
      </w:pPr>
      <w:r>
        <w:rPr>
          <w:lang w:val="en-CA"/>
        </w:rPr>
        <w:t xml:space="preserve">With the new renovations at Cobb’s Pond Rotary Park, the Director is concerned with the snowmobiling/ATV use in the area and possible destruction of the grounds and trees.  The Committee feels that all motorized snow vehicles and All Terrain Vehicles should be prohibited from using the park area.  Routes will still be provided for these vehicles to use the pond for access to other trails.  Currently, the Playground &amp; Recreational Area Regulations states that these recreation vehicles are not permitted in all playground/recreation areas except Cobb’s Pond Rotary Park. </w:t>
      </w:r>
    </w:p>
    <w:p w:rsidR="00161106" w:rsidRDefault="00161106" w:rsidP="00161106">
      <w:pPr>
        <w:rPr>
          <w:lang w:val="en-CA"/>
        </w:rPr>
      </w:pPr>
    </w:p>
    <w:p w:rsidR="00161106" w:rsidRDefault="00161106" w:rsidP="00161106">
      <w:pPr>
        <w:rPr>
          <w:lang w:val="en-CA"/>
        </w:rPr>
      </w:pPr>
      <w:r>
        <w:rPr>
          <w:lang w:val="en-CA"/>
        </w:rPr>
        <w:t>The Committee is recommending that section 6 (a) of the Playground &amp; Recreational Area Regulations be amended to state the following:</w:t>
      </w:r>
    </w:p>
    <w:p w:rsidR="00161106" w:rsidRDefault="00161106" w:rsidP="00161106">
      <w:pPr>
        <w:rPr>
          <w:lang w:val="en-CA"/>
        </w:rPr>
      </w:pPr>
    </w:p>
    <w:p w:rsidR="00161106" w:rsidRDefault="00161106" w:rsidP="00161106">
      <w:pPr>
        <w:ind w:left="720" w:right="720"/>
        <w:rPr>
          <w:lang w:val="en-CA"/>
        </w:rPr>
      </w:pPr>
      <w:r w:rsidRPr="00284DA7">
        <w:rPr>
          <w:b/>
          <w:lang w:val="en-CA"/>
        </w:rPr>
        <w:t>“No Person(s) should drive or operate a vehicle as defined in the Newfoundland and Labrador Motorized Snow Vehicles and All Terrain Vehicles Regulations or any motor vehicle registered under the Highway Traffic Act in any playground or Recreation Area as described in Schedule “A” and “B” hereto attached.”</w:t>
      </w:r>
    </w:p>
    <w:p w:rsidR="00161106" w:rsidRDefault="00161106" w:rsidP="00161106">
      <w:pPr>
        <w:ind w:right="720"/>
        <w:rPr>
          <w:lang w:val="en-CA"/>
        </w:rPr>
      </w:pPr>
    </w:p>
    <w:p w:rsidR="00161106" w:rsidRDefault="00161106" w:rsidP="00161106">
      <w:pPr>
        <w:ind w:right="720"/>
        <w:rPr>
          <w:lang w:val="en-CA"/>
        </w:rPr>
      </w:pPr>
      <w:r>
        <w:rPr>
          <w:lang w:val="en-CA"/>
        </w:rPr>
        <w:t>This is put forward for the first reading and anyone with concerns can contact the Recreation &amp; Community Services Department at 709-651-5927.</w:t>
      </w:r>
    </w:p>
    <w:p w:rsidR="00161106" w:rsidRDefault="00161106" w:rsidP="00161106">
      <w:pPr>
        <w:ind w:right="720"/>
        <w:rPr>
          <w:lang w:val="en-CA"/>
        </w:rPr>
      </w:pPr>
    </w:p>
    <w:p w:rsidR="00161106" w:rsidRDefault="00161106" w:rsidP="00161106">
      <w:pPr>
        <w:ind w:right="720"/>
        <w:rPr>
          <w:lang w:val="en-CA"/>
        </w:rPr>
      </w:pPr>
    </w:p>
    <w:p w:rsidR="00161106" w:rsidRDefault="00161106" w:rsidP="00161106">
      <w:pPr>
        <w:spacing w:line="360" w:lineRule="auto"/>
        <w:rPr>
          <w:b/>
          <w:sz w:val="28"/>
          <w:szCs w:val="28"/>
        </w:rPr>
      </w:pPr>
      <w:r>
        <w:rPr>
          <w:b/>
          <w:sz w:val="28"/>
          <w:szCs w:val="28"/>
        </w:rPr>
        <w:lastRenderedPageBreak/>
        <w:t xml:space="preserve">Community </w:t>
      </w:r>
      <w:proofErr w:type="spellStart"/>
      <w:r>
        <w:rPr>
          <w:b/>
          <w:sz w:val="28"/>
          <w:szCs w:val="28"/>
        </w:rPr>
        <w:t>T’Railway</w:t>
      </w:r>
      <w:proofErr w:type="spellEnd"/>
    </w:p>
    <w:p w:rsidR="00161106" w:rsidRDefault="00161106" w:rsidP="00161106">
      <w:pPr>
        <w:rPr>
          <w:lang w:val="en-CA"/>
        </w:rPr>
      </w:pPr>
      <w:r>
        <w:rPr>
          <w:lang w:val="en-CA"/>
        </w:rPr>
        <w:t xml:space="preserve">The Director advised that he spoke with Gander Toyota and advised them that the Town made a decision to control the use of off road motorized vehicles around their business by closing the trail just behind the Dominion Store.  A sign will be posted advising the </w:t>
      </w:r>
      <w:proofErr w:type="spellStart"/>
      <w:r>
        <w:rPr>
          <w:lang w:val="en-CA"/>
        </w:rPr>
        <w:t>T’Railway</w:t>
      </w:r>
      <w:proofErr w:type="spellEnd"/>
      <w:r>
        <w:rPr>
          <w:lang w:val="en-CA"/>
        </w:rPr>
        <w:t xml:space="preserve"> users that the trail is closed at that point. </w:t>
      </w:r>
    </w:p>
    <w:p w:rsidR="00161106" w:rsidRDefault="00161106" w:rsidP="00161106">
      <w:pPr>
        <w:rPr>
          <w:lang w:val="en-CA"/>
        </w:rPr>
      </w:pPr>
    </w:p>
    <w:p w:rsidR="00161106" w:rsidRDefault="00161106" w:rsidP="00161106">
      <w:pPr>
        <w:rPr>
          <w:lang w:val="en-CA"/>
        </w:rPr>
      </w:pPr>
      <w:r>
        <w:rPr>
          <w:lang w:val="en-CA"/>
        </w:rPr>
        <w:t xml:space="preserve">The Committee asked that the Department Staff speak with the Gander International Airport Authority and the Gander &amp; Area Snowmobile Association to see if there is any way to reroute the trail instead of closing it.  In the interim the Committee felt that the Department should go ahead and decommission the trail and if anyone comes up with an alternate route, the issue will be revisited. </w:t>
      </w:r>
    </w:p>
    <w:p w:rsidR="00161106" w:rsidRDefault="00161106" w:rsidP="00161106">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06E91">
        <w:t>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506E91">
        <w:t xml:space="preserve">August </w:t>
      </w:r>
      <w:r w:rsidR="00513E8D">
        <w:t>26</w:t>
      </w:r>
      <w:r w:rsidR="006C11D3">
        <w:t>, 2013</w:t>
      </w:r>
      <w:r w:rsidR="004A2343">
        <w:t xml:space="preserve">.  The meeting was chaired by </w:t>
      </w:r>
      <w:r w:rsidR="00B811AE">
        <w:t>Z. Tucker, Deputy Mayor</w:t>
      </w:r>
      <w:r w:rsidR="004A2343">
        <w:t>.  Other members present included:</w:t>
      </w:r>
      <w:r w:rsidR="00AC751D">
        <w:t xml:space="preserve"> </w:t>
      </w:r>
      <w:r w:rsidR="009C6A3F">
        <w:t xml:space="preserve">G. Parrott, </w:t>
      </w:r>
      <w:proofErr w:type="spellStart"/>
      <w:r w:rsidR="009C6A3F">
        <w:t>Councillor</w:t>
      </w:r>
      <w:proofErr w:type="spellEnd"/>
      <w:r w:rsidR="009C6A3F">
        <w:t xml:space="preserve">; </w:t>
      </w:r>
      <w:r w:rsidR="00B811AE">
        <w:t xml:space="preserve">D. Blundon, </w:t>
      </w:r>
      <w:proofErr w:type="spellStart"/>
      <w:r w:rsidR="00B811AE">
        <w:t>Councillor</w:t>
      </w:r>
      <w:proofErr w:type="spellEnd"/>
      <w:r w:rsidR="00247017">
        <w:t>;</w:t>
      </w:r>
      <w:r w:rsidR="00513E8D">
        <w:t xml:space="preserve"> A. Crummey</w:t>
      </w:r>
      <w:r w:rsidR="00DB6387">
        <w:t xml:space="preserve">, Development </w:t>
      </w:r>
      <w:r w:rsidR="00C24CDF">
        <w:t>Director</w:t>
      </w:r>
      <w:r w:rsidR="00513E8D">
        <w:t xml:space="preserve"> (Acting)</w:t>
      </w:r>
      <w:r w:rsidR="00AC751D">
        <w:t>.</w:t>
      </w:r>
    </w:p>
    <w:p w:rsidR="006C11D3" w:rsidRDefault="006C11D3" w:rsidP="004A2343"/>
    <w:p w:rsidR="009B159D" w:rsidRDefault="004A2343" w:rsidP="004A2343">
      <w:pPr>
        <w:jc w:val="left"/>
      </w:pPr>
      <w:r>
        <w:t>The following items were discussed:</w:t>
      </w:r>
    </w:p>
    <w:p w:rsidR="00513E8D" w:rsidRDefault="00513E8D" w:rsidP="004A2343">
      <w:pPr>
        <w:jc w:val="left"/>
      </w:pPr>
    </w:p>
    <w:p w:rsidR="00FC3BAC" w:rsidRPr="00E52602" w:rsidRDefault="00FC3BAC" w:rsidP="00FC3BAC">
      <w:pPr>
        <w:rPr>
          <w:b/>
          <w:sz w:val="28"/>
        </w:rPr>
      </w:pPr>
      <w:r w:rsidRPr="00E52602">
        <w:rPr>
          <w:b/>
          <w:sz w:val="28"/>
        </w:rPr>
        <w:t>Delegation – Natalie Falk, IBRD</w:t>
      </w:r>
    </w:p>
    <w:p w:rsidR="00FC3BAC" w:rsidRDefault="00FC3BAC" w:rsidP="00FC3BAC"/>
    <w:p w:rsidR="00FC3BAC" w:rsidRDefault="00FC3BAC" w:rsidP="00FC3BAC">
      <w:r>
        <w:t>Natalie Falk of the Provincial Department of Innovation, Business &amp; Rural Development gave a presentation on Opportunity Management and how it could be used to assist Council in preparing a Strategic Plan and producing tangible, viable outcomes.</w:t>
      </w:r>
    </w:p>
    <w:p w:rsidR="00FC3BAC" w:rsidRDefault="00FC3BAC" w:rsidP="00FC3BAC"/>
    <w:p w:rsidR="00FC3BAC" w:rsidRDefault="00FC3BAC" w:rsidP="00FC3BAC">
      <w:r>
        <w:t>As the Economic Development Department needs to prepare a new Strategic Plan, the Committee felt this could be a good process to use. Once the new Council is in place staff will contact IBRD again for further information.</w:t>
      </w:r>
    </w:p>
    <w:p w:rsidR="00FC3BAC" w:rsidRPr="00AE0E4C" w:rsidRDefault="00FC3BAC" w:rsidP="00FC3BAC">
      <w:pPr>
        <w:rPr>
          <w:i/>
        </w:rPr>
      </w:pPr>
    </w:p>
    <w:p w:rsidR="00FC3BAC" w:rsidRPr="00A07E6E" w:rsidRDefault="00FC3BAC" w:rsidP="00FC3BAC">
      <w:r w:rsidRPr="00A07E6E">
        <w:t>Ms. Falk left the Committee meeting at 4:40 pm.</w:t>
      </w:r>
    </w:p>
    <w:p w:rsidR="00FC3BAC" w:rsidRDefault="00FC3BAC" w:rsidP="00FC3BAC"/>
    <w:p w:rsidR="00FC3BAC" w:rsidRPr="00E52602" w:rsidRDefault="00FC3BAC" w:rsidP="00FC3BAC">
      <w:pPr>
        <w:rPr>
          <w:b/>
          <w:sz w:val="28"/>
        </w:rPr>
      </w:pPr>
      <w:r w:rsidRPr="00E52602">
        <w:rPr>
          <w:b/>
          <w:sz w:val="28"/>
        </w:rPr>
        <w:t>Land Sales Policy</w:t>
      </w:r>
    </w:p>
    <w:p w:rsidR="00FC3BAC" w:rsidRDefault="00FC3BAC" w:rsidP="00FC3BAC"/>
    <w:p w:rsidR="00FC3BAC" w:rsidRDefault="00FC3BAC" w:rsidP="00FC3BAC">
      <w:r>
        <w:t xml:space="preserve">The Committee reviewed changes to the Land Sales Policy, Policy #D001, which included the addition of the sale of commercial back land, a reference to the new landscaping guidelines and some minor grammatical changes. </w:t>
      </w:r>
    </w:p>
    <w:p w:rsidR="00FC3BAC" w:rsidRDefault="00FC3BAC" w:rsidP="00FC3BAC"/>
    <w:p w:rsidR="00FC3BAC" w:rsidRDefault="00FC3BAC" w:rsidP="00FC3BAC"/>
    <w:p w:rsidR="00FC3BAC" w:rsidRDefault="00FC3BAC" w:rsidP="00FC3BAC"/>
    <w:p w:rsidR="00FC3BAC" w:rsidRPr="00FC3BAC" w:rsidRDefault="00FC3BAC" w:rsidP="00FC3BAC">
      <w:pPr>
        <w:rPr>
          <w:b/>
          <w:sz w:val="26"/>
          <w:szCs w:val="26"/>
        </w:rPr>
      </w:pPr>
      <w:r w:rsidRPr="00FC3BAC">
        <w:rPr>
          <w:b/>
          <w:sz w:val="26"/>
          <w:szCs w:val="26"/>
        </w:rPr>
        <w:lastRenderedPageBreak/>
        <w:t>Motion #13-216</w:t>
      </w:r>
    </w:p>
    <w:p w:rsidR="00FC3BAC" w:rsidRPr="00FC3BAC" w:rsidRDefault="00FC3BAC" w:rsidP="00FC3BAC">
      <w:pPr>
        <w:rPr>
          <w:b/>
          <w:sz w:val="26"/>
          <w:szCs w:val="26"/>
        </w:rPr>
      </w:pPr>
      <w:r w:rsidRPr="00FC3BAC">
        <w:rPr>
          <w:b/>
          <w:sz w:val="26"/>
          <w:szCs w:val="26"/>
        </w:rPr>
        <w:t>Land Sales Policy</w:t>
      </w:r>
    </w:p>
    <w:p w:rsidR="00FC3BAC" w:rsidRDefault="00FC3BAC" w:rsidP="00FC3BAC"/>
    <w:p w:rsidR="00FC3BAC" w:rsidRDefault="00FC3BAC" w:rsidP="00FC3BAC">
      <w:r>
        <w:t xml:space="preserve">Moved by Deputy Mayor Tucker and seconded by </w:t>
      </w:r>
      <w:proofErr w:type="spellStart"/>
      <w:r>
        <w:t>Councillor</w:t>
      </w:r>
      <w:proofErr w:type="spellEnd"/>
      <w:r>
        <w:t xml:space="preserve"> Parrott that the changes to the Land Sales Policy be approved as attached.</w:t>
      </w:r>
    </w:p>
    <w:p w:rsidR="00FC3BAC" w:rsidRDefault="00FC3BAC" w:rsidP="00FC3BAC"/>
    <w:p w:rsidR="00FC3BAC" w:rsidRDefault="00FC3BAC" w:rsidP="00FC3BAC">
      <w:r>
        <w:tab/>
      </w:r>
      <w:r>
        <w:tab/>
        <w:t xml:space="preserve">In </w:t>
      </w:r>
      <w:proofErr w:type="spellStart"/>
      <w:r>
        <w:t>Favour</w:t>
      </w:r>
      <w:proofErr w:type="spellEnd"/>
      <w:r>
        <w:t>:</w:t>
      </w:r>
      <w:r>
        <w:tab/>
        <w:t>7</w:t>
      </w:r>
      <w:r>
        <w:tab/>
        <w:t>Opposing:</w:t>
      </w:r>
      <w:r>
        <w:tab/>
        <w:t>0</w:t>
      </w:r>
    </w:p>
    <w:p w:rsidR="00FC3BAC" w:rsidRDefault="00FC3BAC" w:rsidP="00FC3BAC"/>
    <w:p w:rsidR="00FC3BAC" w:rsidRDefault="00FC3BAC" w:rsidP="00FC3BAC">
      <w:r w:rsidRPr="00FC3BAC">
        <w:rPr>
          <w:b/>
        </w:rPr>
        <w:t>Decision:</w:t>
      </w:r>
      <w:r>
        <w:tab/>
        <w:t>Motion carried.</w:t>
      </w:r>
    </w:p>
    <w:p w:rsidR="00FC3BAC" w:rsidRDefault="00FC3BAC" w:rsidP="00FC3BAC"/>
    <w:p w:rsidR="00FC3BAC" w:rsidRPr="00E52602" w:rsidRDefault="00FC3BAC" w:rsidP="00FC3BAC">
      <w:pPr>
        <w:rPr>
          <w:b/>
          <w:sz w:val="28"/>
        </w:rPr>
      </w:pPr>
      <w:r w:rsidRPr="00E52602">
        <w:rPr>
          <w:b/>
          <w:sz w:val="28"/>
        </w:rPr>
        <w:t>Aerospace Initiative – Phase II</w:t>
      </w:r>
    </w:p>
    <w:p w:rsidR="00FC3BAC" w:rsidRDefault="00FC3BAC" w:rsidP="00FC3BAC"/>
    <w:p w:rsidR="00FC3BAC" w:rsidRDefault="00FC3BAC" w:rsidP="00FC3BAC">
      <w:r>
        <w:t xml:space="preserve">The Committee reviewed the proposal from Tight Lines Consulting for Phase II of the aerospace initiative. In order to </w:t>
      </w:r>
      <w:proofErr w:type="gramStart"/>
      <w:r>
        <w:t>proceed</w:t>
      </w:r>
      <w:proofErr w:type="gramEnd"/>
      <w:r>
        <w:t xml:space="preserve"> with Phase II a request will have to be made to both levels of government to extend the deadline of the project and increase the amount of funding. </w:t>
      </w:r>
    </w:p>
    <w:p w:rsidR="00FC3BAC" w:rsidRDefault="00FC3BAC" w:rsidP="00FC3BAC"/>
    <w:p w:rsidR="00FC3BAC" w:rsidRPr="00E52602" w:rsidRDefault="00FC3BAC" w:rsidP="00FC3BAC">
      <w:pPr>
        <w:rPr>
          <w:b/>
          <w:sz w:val="28"/>
        </w:rPr>
      </w:pPr>
      <w:r w:rsidRPr="00E52602">
        <w:rPr>
          <w:b/>
          <w:sz w:val="28"/>
        </w:rPr>
        <w:t>MNL – First Call for Resolutions</w:t>
      </w:r>
    </w:p>
    <w:p w:rsidR="00FC3BAC" w:rsidRDefault="00FC3BAC" w:rsidP="00FC3BAC"/>
    <w:p w:rsidR="00FC3BAC" w:rsidRDefault="00FC3BAC" w:rsidP="00FC3BAC">
      <w:r>
        <w:t>The Committee reviewed correspondence from MNL calling for resolutions to be brought forward at the Municipalities Convention in November. The Committee has no recommendations at this time.</w:t>
      </w:r>
    </w:p>
    <w:p w:rsidR="00513E8D" w:rsidRDefault="00513E8D"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DE1A97">
        <w:t>Parrott</w:t>
      </w:r>
      <w:r w:rsidR="00324909">
        <w:t>.</w:t>
      </w:r>
    </w:p>
    <w:p w:rsidR="00BC6DD1" w:rsidRPr="003978F9" w:rsidRDefault="00BC6DD1" w:rsidP="00BC6DD1"/>
    <w:p w:rsidR="00701ECB" w:rsidRDefault="00BC6DD1" w:rsidP="00BC6DD1">
      <w:r>
        <w:t>The Tourism</w:t>
      </w:r>
      <w:r w:rsidR="00C6475A">
        <w:t xml:space="preserve"> Committee meeting was held on </w:t>
      </w:r>
      <w:r w:rsidR="00EC4ACB">
        <w:t xml:space="preserve">August </w:t>
      </w:r>
      <w:r w:rsidR="00E92B4E">
        <w:t>2</w:t>
      </w:r>
      <w:r w:rsidR="00EC4ACB">
        <w:t>7</w:t>
      </w:r>
      <w:r w:rsidR="00455D37">
        <w:t>, 2013</w:t>
      </w:r>
      <w:r>
        <w:t xml:space="preserve">.  The meeting was chaired by </w:t>
      </w:r>
      <w:r w:rsidR="00701ECB">
        <w:t>G</w:t>
      </w:r>
      <w:r w:rsidR="00992E23">
        <w:t xml:space="preserve">. </w:t>
      </w:r>
      <w:r w:rsidR="00701ECB">
        <w:t>Parrott</w:t>
      </w:r>
      <w:r w:rsidR="00AE53C5">
        <w:t>, Councillor</w:t>
      </w:r>
      <w:r>
        <w:t>.  Other members present included:</w:t>
      </w:r>
      <w:r w:rsidR="00DE1A97">
        <w:t xml:space="preserve"> </w:t>
      </w:r>
      <w:r w:rsidR="00EC4ACB">
        <w:t xml:space="preserve">R. Anstey, </w:t>
      </w:r>
      <w:proofErr w:type="spellStart"/>
      <w:r w:rsidR="00EC4ACB">
        <w:t>Councillor</w:t>
      </w:r>
      <w:proofErr w:type="spellEnd"/>
      <w:r w:rsidR="00EC4ACB">
        <w:t xml:space="preserve">; </w:t>
      </w:r>
      <w:r w:rsidR="00E92B4E">
        <w:t>D. Deschamps, Director of Recreation &amp; Community Services</w:t>
      </w:r>
      <w:r w:rsidR="00182681">
        <w:t>.</w:t>
      </w:r>
    </w:p>
    <w:p w:rsidR="00415EDF" w:rsidRDefault="00415EDF" w:rsidP="00BC6DD1"/>
    <w:p w:rsidR="00701ECB" w:rsidRDefault="00BC6DD1" w:rsidP="00BC6DD1">
      <w:pPr>
        <w:jc w:val="left"/>
      </w:pPr>
      <w:r>
        <w:t>The following items were discussed:</w:t>
      </w:r>
    </w:p>
    <w:p w:rsidR="005C6C9C" w:rsidRDefault="005C6C9C" w:rsidP="00BC6DD1">
      <w:pPr>
        <w:jc w:val="left"/>
      </w:pPr>
    </w:p>
    <w:p w:rsidR="006B3CE2" w:rsidRPr="00B95869" w:rsidRDefault="006B3CE2" w:rsidP="006B3CE2">
      <w:pPr>
        <w:pStyle w:val="NoSpacing"/>
        <w:rPr>
          <w:b/>
          <w:sz w:val="28"/>
          <w:szCs w:val="28"/>
        </w:rPr>
      </w:pPr>
      <w:r>
        <w:rPr>
          <w:b/>
          <w:sz w:val="28"/>
          <w:szCs w:val="28"/>
        </w:rPr>
        <w:t>Advertising Request</w:t>
      </w:r>
    </w:p>
    <w:p w:rsidR="006B3CE2" w:rsidRDefault="006B3CE2" w:rsidP="006B3CE2"/>
    <w:p w:rsidR="006B3CE2" w:rsidRDefault="006B3CE2" w:rsidP="006B3CE2">
      <w:r>
        <w:t>A request for advertising was received from Hockey Newfoundland &amp; Labrador for us to advertise in their Minor Directory.  The Committee agreed to place a half page ad at a cost of $150.00.</w:t>
      </w:r>
    </w:p>
    <w:p w:rsidR="006B3CE2" w:rsidRDefault="006B3CE2" w:rsidP="006B3CE2"/>
    <w:p w:rsidR="006B3CE2" w:rsidRPr="00597E9C" w:rsidRDefault="006B3CE2" w:rsidP="006B3CE2">
      <w:pPr>
        <w:pStyle w:val="NoSpacing"/>
        <w:rPr>
          <w:sz w:val="28"/>
          <w:szCs w:val="28"/>
        </w:rPr>
      </w:pPr>
      <w:r>
        <w:rPr>
          <w:b/>
          <w:sz w:val="28"/>
          <w:szCs w:val="28"/>
        </w:rPr>
        <w:t>Festival of Flight/Gander Day</w:t>
      </w:r>
    </w:p>
    <w:p w:rsidR="006B3CE2" w:rsidRDefault="006B3CE2" w:rsidP="006B3CE2">
      <w:pPr>
        <w:rPr>
          <w:b/>
        </w:rPr>
      </w:pPr>
    </w:p>
    <w:p w:rsidR="006B3CE2" w:rsidRDefault="006B3CE2" w:rsidP="006B3CE2">
      <w:pPr>
        <w:rPr>
          <w:b/>
        </w:rPr>
      </w:pPr>
      <w:r>
        <w:t>Staff has met numerous times as part of the debriefing process and will be forwarding the new Tourism &amp; Special Events Committee their recommendations for the 2014 Festival of Flight.</w:t>
      </w:r>
    </w:p>
    <w:p w:rsidR="006B3CE2" w:rsidRPr="00100550" w:rsidRDefault="006B3CE2" w:rsidP="006B3CE2">
      <w:pPr>
        <w:pStyle w:val="NoSpacing"/>
        <w:rPr>
          <w:b/>
          <w:sz w:val="28"/>
          <w:szCs w:val="28"/>
        </w:rPr>
      </w:pPr>
      <w:r>
        <w:rPr>
          <w:b/>
          <w:sz w:val="28"/>
          <w:szCs w:val="28"/>
        </w:rPr>
        <w:lastRenderedPageBreak/>
        <w:t>Upcoming Events</w:t>
      </w:r>
    </w:p>
    <w:p w:rsidR="006B3CE2" w:rsidRPr="00100550" w:rsidRDefault="006B3CE2" w:rsidP="006B3CE2">
      <w:pPr>
        <w:pStyle w:val="NoSpacing"/>
        <w:rPr>
          <w:sz w:val="28"/>
          <w:szCs w:val="28"/>
        </w:rPr>
      </w:pPr>
    </w:p>
    <w:p w:rsidR="006B3CE2" w:rsidRDefault="006B3CE2" w:rsidP="006B3CE2">
      <w:pPr>
        <w:tabs>
          <w:tab w:val="left" w:pos="-1200"/>
          <w:tab w:val="left" w:pos="-1020"/>
        </w:tabs>
        <w:ind w:left="720" w:hanging="720"/>
        <w:rPr>
          <w:rFonts w:cs="Arial"/>
          <w:lang w:val="en-GB"/>
        </w:rPr>
      </w:pPr>
      <w:r>
        <w:rPr>
          <w:rFonts w:cs="Arial"/>
          <w:lang w:val="en-GB"/>
        </w:rPr>
        <w:t>Upcoming events in the Town during the month of September &amp; October include the following:</w:t>
      </w:r>
    </w:p>
    <w:p w:rsidR="006B3CE2" w:rsidRDefault="006B3CE2" w:rsidP="006B3CE2">
      <w:pPr>
        <w:tabs>
          <w:tab w:val="left" w:pos="-1200"/>
          <w:tab w:val="left" w:pos="-1020"/>
        </w:tabs>
        <w:ind w:left="720" w:hanging="720"/>
        <w:rPr>
          <w:rFonts w:cs="Arial"/>
          <w:lang w:val="en-GB"/>
        </w:rPr>
      </w:pPr>
    </w:p>
    <w:p w:rsidR="006B3CE2" w:rsidRDefault="006B3CE2" w:rsidP="006B3CE2">
      <w:pPr>
        <w:tabs>
          <w:tab w:val="left" w:pos="-1200"/>
          <w:tab w:val="left" w:pos="-1020"/>
        </w:tabs>
        <w:ind w:left="720" w:hanging="720"/>
        <w:rPr>
          <w:rFonts w:cs="Arial"/>
          <w:lang w:val="en-GB"/>
        </w:rPr>
      </w:pPr>
      <w:r>
        <w:rPr>
          <w:rFonts w:cs="Arial"/>
          <w:lang w:val="en-GB"/>
        </w:rPr>
        <w:t>Sept 16-17:</w:t>
      </w:r>
      <w:r>
        <w:rPr>
          <w:rFonts w:cs="Arial"/>
          <w:lang w:val="en-GB"/>
        </w:rPr>
        <w:tab/>
      </w:r>
      <w:proofErr w:type="spellStart"/>
      <w:r>
        <w:rPr>
          <w:rFonts w:cs="Arial"/>
          <w:lang w:val="en-GB"/>
        </w:rPr>
        <w:t>Targa</w:t>
      </w:r>
      <w:proofErr w:type="spellEnd"/>
      <w:r>
        <w:rPr>
          <w:rFonts w:cs="Arial"/>
          <w:lang w:val="en-GB"/>
        </w:rPr>
        <w:t xml:space="preserve"> Newfoundland</w:t>
      </w:r>
    </w:p>
    <w:p w:rsidR="006B3CE2" w:rsidRDefault="006B3CE2" w:rsidP="006B3CE2">
      <w:pPr>
        <w:tabs>
          <w:tab w:val="left" w:pos="-1200"/>
          <w:tab w:val="left" w:pos="-1020"/>
        </w:tabs>
        <w:ind w:left="720" w:hanging="720"/>
        <w:rPr>
          <w:rFonts w:cs="Arial"/>
          <w:lang w:val="en-GB"/>
        </w:rPr>
      </w:pPr>
      <w:r>
        <w:rPr>
          <w:rFonts w:cs="Arial"/>
          <w:lang w:val="en-GB"/>
        </w:rPr>
        <w:t>Oct 4 – 6:</w:t>
      </w:r>
      <w:r>
        <w:rPr>
          <w:rFonts w:cs="Arial"/>
          <w:lang w:val="en-GB"/>
        </w:rPr>
        <w:tab/>
        <w:t>Oktoberfest Softball Tournament</w:t>
      </w:r>
    </w:p>
    <w:p w:rsidR="006B3CE2" w:rsidRDefault="006B3CE2" w:rsidP="006B3CE2">
      <w:pPr>
        <w:tabs>
          <w:tab w:val="left" w:pos="-1200"/>
          <w:tab w:val="left" w:pos="-1020"/>
        </w:tabs>
        <w:ind w:left="720" w:hanging="720"/>
        <w:rPr>
          <w:rFonts w:cs="Arial"/>
          <w:lang w:val="en-GB"/>
        </w:rPr>
      </w:pPr>
      <w:r>
        <w:rPr>
          <w:rFonts w:cs="Arial"/>
          <w:lang w:val="en-GB"/>
        </w:rPr>
        <w:t>Oct 19 -20:</w:t>
      </w:r>
      <w:r>
        <w:rPr>
          <w:rFonts w:cs="Arial"/>
          <w:lang w:val="en-GB"/>
        </w:rPr>
        <w:tab/>
        <w:t>Rebecca Pack Memorial Friendship Skate</w:t>
      </w:r>
    </w:p>
    <w:p w:rsidR="006B3CE2" w:rsidRDefault="006B3CE2" w:rsidP="006B3CE2">
      <w:pPr>
        <w:rPr>
          <w:rFonts w:cs="Arial"/>
          <w:lang w:val="en-GB"/>
        </w:rPr>
      </w:pPr>
    </w:p>
    <w:p w:rsidR="006B3CE2" w:rsidRDefault="006B3CE2" w:rsidP="006B3CE2">
      <w:r>
        <w:t>For any information regarding the events listed, please contact the Events Office at 651-5958.</w:t>
      </w:r>
    </w:p>
    <w:p w:rsidR="00E92B4E" w:rsidRDefault="00E92B4E"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w:t>
      </w:r>
      <w:proofErr w:type="spellStart"/>
      <w:r w:rsidRPr="00480A65">
        <w:t>Councillor</w:t>
      </w:r>
      <w:proofErr w:type="spellEnd"/>
      <w:r w:rsidRPr="00480A65">
        <w:t xml:space="preserve"> </w:t>
      </w:r>
      <w:r w:rsidR="00EC4ACB">
        <w:t>Anstey</w:t>
      </w:r>
      <w:r>
        <w:t>.</w:t>
      </w:r>
    </w:p>
    <w:p w:rsidR="00BC6DD1" w:rsidRDefault="00BC6DD1" w:rsidP="00BC6DD1"/>
    <w:p w:rsidR="001461BC" w:rsidRDefault="00BC6DD1" w:rsidP="00BC6DD1">
      <w:r>
        <w:t xml:space="preserve">The Municipal Works &amp; Services Committee was held on </w:t>
      </w:r>
      <w:r w:rsidR="00EC4ACB">
        <w:t xml:space="preserve">August </w:t>
      </w:r>
      <w:r w:rsidR="004A1B78">
        <w:t>28</w:t>
      </w:r>
      <w:r w:rsidR="001461BC">
        <w:t>, 2013</w:t>
      </w:r>
      <w:r w:rsidR="00EC4ACB">
        <w:t>.  The meeting was chaired by R. Anstey</w:t>
      </w:r>
      <w:r>
        <w:t xml:space="preserve">, </w:t>
      </w:r>
      <w:proofErr w:type="spellStart"/>
      <w:r>
        <w:t>Councillor</w:t>
      </w:r>
      <w:proofErr w:type="spellEnd"/>
      <w:r>
        <w:t>.  Other members present included:</w:t>
      </w:r>
      <w:r w:rsidR="000A182A">
        <w:t xml:space="preserve"> </w:t>
      </w:r>
      <w:r w:rsidR="007B6A68">
        <w:t xml:space="preserve">D. Blundon, </w:t>
      </w:r>
      <w:proofErr w:type="spellStart"/>
      <w:r w:rsidR="007B6A68">
        <w:t>Councillor</w:t>
      </w:r>
      <w:proofErr w:type="spellEnd"/>
      <w:r w:rsidR="007B6A68">
        <w:t>;</w:t>
      </w:r>
      <w:r w:rsidR="005616D3">
        <w:t xml:space="preserve"> </w:t>
      </w:r>
      <w:r w:rsidR="00EC4ACB">
        <w:t>G. Parrott</w:t>
      </w:r>
      <w:r w:rsidR="005616D3">
        <w:t xml:space="preserve">, </w:t>
      </w:r>
      <w:proofErr w:type="spellStart"/>
      <w:r w:rsidR="005616D3">
        <w:t>Councillor</w:t>
      </w:r>
      <w:proofErr w:type="spellEnd"/>
      <w:r w:rsidR="005616D3">
        <w:t>;</w:t>
      </w:r>
      <w:r w:rsidR="008A670E">
        <w:t xml:space="preserve"> </w:t>
      </w:r>
      <w:r w:rsidR="004A1B78">
        <w:t xml:space="preserve">S. Oram, </w:t>
      </w:r>
      <w:proofErr w:type="spellStart"/>
      <w:r w:rsidR="004A1B78">
        <w:t>Councillor</w:t>
      </w:r>
      <w:proofErr w:type="spellEnd"/>
      <w:r w:rsidR="004A1B78">
        <w:t xml:space="preserve">;  D. Chafe, CAO; </w:t>
      </w:r>
      <w:r>
        <w:t>J. Blackwood, Directo</w:t>
      </w:r>
      <w:r w:rsidR="007E1B0E">
        <w:t>r of Municipal Works &amp; Services</w:t>
      </w:r>
      <w:r w:rsidR="004A1B78">
        <w:t>.</w:t>
      </w:r>
    </w:p>
    <w:p w:rsidR="004A1B78" w:rsidRDefault="004A1B78" w:rsidP="00BC6DD1"/>
    <w:p w:rsidR="004A1B78" w:rsidRDefault="004A1B78" w:rsidP="00BC6DD1">
      <w:r>
        <w:t>Paul Walsh – Delegation from Atlantic Asphalt</w:t>
      </w:r>
    </w:p>
    <w:p w:rsidR="004A1B78" w:rsidRDefault="004A1B78" w:rsidP="00BC6DD1"/>
    <w:p w:rsidR="000A182A" w:rsidRDefault="00BC6DD1" w:rsidP="009F7238">
      <w:r>
        <w:t>The following items were discussed:</w:t>
      </w:r>
    </w:p>
    <w:p w:rsidR="00443BD9" w:rsidRDefault="00443BD9" w:rsidP="009F7238"/>
    <w:p w:rsidR="0089479B" w:rsidRPr="00B6673D" w:rsidRDefault="0089479B" w:rsidP="0089479B">
      <w:pPr>
        <w:rPr>
          <w:rFonts w:cs="Arial"/>
          <w:b/>
          <w:sz w:val="28"/>
          <w:szCs w:val="28"/>
        </w:rPr>
      </w:pPr>
      <w:r w:rsidRPr="00B6673D">
        <w:rPr>
          <w:rFonts w:cs="Arial"/>
          <w:b/>
          <w:sz w:val="28"/>
          <w:szCs w:val="28"/>
        </w:rPr>
        <w:t>340-360 Garret</w:t>
      </w:r>
      <w:r>
        <w:rPr>
          <w:rFonts w:cs="Arial"/>
          <w:b/>
          <w:sz w:val="28"/>
          <w:szCs w:val="28"/>
        </w:rPr>
        <w:t>t</w:t>
      </w:r>
      <w:r w:rsidRPr="00B6673D">
        <w:rPr>
          <w:rFonts w:cs="Arial"/>
          <w:b/>
          <w:sz w:val="28"/>
          <w:szCs w:val="28"/>
        </w:rPr>
        <w:t xml:space="preserve"> Drive</w:t>
      </w:r>
    </w:p>
    <w:p w:rsidR="0089479B" w:rsidRPr="00C20CB1" w:rsidRDefault="0089479B" w:rsidP="0089479B">
      <w:pPr>
        <w:rPr>
          <w:rFonts w:cs="Arial"/>
        </w:rPr>
      </w:pPr>
    </w:p>
    <w:p w:rsidR="0089479B" w:rsidRDefault="0089479B" w:rsidP="0089479B">
      <w:pPr>
        <w:rPr>
          <w:lang w:val="en-CA"/>
        </w:rPr>
      </w:pPr>
      <w:r>
        <w:t xml:space="preserve">Mr. Walsh relayed to the Committee his frustration with his property on 340 Garrett Drive and the problems he was experiencing with the neighboring business at 360 Garrett Drive. The </w:t>
      </w:r>
      <w:proofErr w:type="gramStart"/>
      <w:r>
        <w:t>nature of those two businesses were</w:t>
      </w:r>
      <w:proofErr w:type="gramEnd"/>
      <w:r>
        <w:t xml:space="preserve"> not conducive to good work practices and he was having operational issues.  After Mr. Walsh left the meeting, the Committee recommended that the Engineering Department begin work to find possible sites for the relocation of Mr. Walsh’s business and in addition, check the regulations to see how his asphalt recycler could be </w:t>
      </w:r>
      <w:r w:rsidRPr="00032FA0">
        <w:t>facilitated</w:t>
      </w:r>
      <w:r w:rsidR="00F6779C">
        <w:rPr>
          <w:lang w:val="en-CA"/>
        </w:rPr>
        <w:fldChar w:fldCharType="begin"/>
      </w:r>
      <w:r>
        <w:rPr>
          <w:lang w:val="en-CA"/>
        </w:rPr>
        <w:instrText xml:space="preserve"> SEQ CHAPTER \h \r 1</w:instrText>
      </w:r>
      <w:r w:rsidR="00F6779C">
        <w:rPr>
          <w:lang w:val="en-CA"/>
        </w:rPr>
        <w:fldChar w:fldCharType="end"/>
      </w:r>
      <w:r>
        <w:rPr>
          <w:lang w:val="en-CA"/>
        </w:rPr>
        <w:t xml:space="preserve"> and the possibility of changing the zoning or the permitted use tables to accommodate that piece of equipment.</w:t>
      </w:r>
    </w:p>
    <w:p w:rsidR="0089479B" w:rsidRDefault="0089479B" w:rsidP="0089479B">
      <w:pPr>
        <w:jc w:val="left"/>
        <w:rPr>
          <w:lang w:val="en-CA"/>
        </w:rPr>
      </w:pPr>
    </w:p>
    <w:p w:rsidR="0089479B" w:rsidRDefault="0089479B" w:rsidP="0089479B">
      <w:r>
        <w:t xml:space="preserve">The last item was the sale of the piece of backland on his property on </w:t>
      </w:r>
      <w:r w:rsidRPr="00A331A2">
        <w:t>10</w:t>
      </w:r>
      <w:r>
        <w:t xml:space="preserve">A </w:t>
      </w:r>
      <w:r w:rsidRPr="00A331A2">
        <w:t>McCurdy Drive.</w:t>
      </w:r>
      <w:r>
        <w:t xml:space="preserve"> The Committee has recommended that this be forwarded to the finance Committee for their discussion and consideration. </w:t>
      </w:r>
    </w:p>
    <w:p w:rsidR="0089479B" w:rsidRDefault="0089479B" w:rsidP="0089479B"/>
    <w:p w:rsidR="0089479B" w:rsidRPr="00A07E6E" w:rsidRDefault="0089479B" w:rsidP="0089479B">
      <w:pPr>
        <w:spacing w:after="200" w:line="276" w:lineRule="auto"/>
        <w:jc w:val="left"/>
      </w:pPr>
      <w:r w:rsidRPr="00A07E6E">
        <w:t>Mr. Walsh left the Committee meeting at 4:10 p.m.</w:t>
      </w:r>
    </w:p>
    <w:p w:rsidR="0089479B" w:rsidRDefault="0089479B" w:rsidP="0089479B">
      <w:pPr>
        <w:rPr>
          <w:rFonts w:cs="Arial"/>
          <w:b/>
          <w:sz w:val="28"/>
          <w:szCs w:val="28"/>
        </w:rPr>
      </w:pPr>
    </w:p>
    <w:p w:rsidR="0089479B" w:rsidRDefault="0089479B" w:rsidP="0089479B">
      <w:pPr>
        <w:rPr>
          <w:rFonts w:cs="Arial"/>
          <w:b/>
          <w:sz w:val="28"/>
          <w:szCs w:val="28"/>
        </w:rPr>
      </w:pPr>
    </w:p>
    <w:p w:rsidR="0089479B" w:rsidRDefault="0089479B" w:rsidP="0089479B">
      <w:pPr>
        <w:rPr>
          <w:rFonts w:cs="Arial"/>
          <w:b/>
          <w:sz w:val="28"/>
          <w:szCs w:val="28"/>
        </w:rPr>
      </w:pPr>
      <w:r w:rsidRPr="00237DF9">
        <w:rPr>
          <w:rFonts w:cs="Arial"/>
          <w:b/>
          <w:sz w:val="28"/>
          <w:szCs w:val="28"/>
        </w:rPr>
        <w:lastRenderedPageBreak/>
        <w:t>19 Howe Street</w:t>
      </w:r>
    </w:p>
    <w:p w:rsidR="0089479B" w:rsidRPr="00237DF9" w:rsidRDefault="0089479B" w:rsidP="0089479B">
      <w:pPr>
        <w:rPr>
          <w:rFonts w:cs="Arial"/>
          <w:b/>
          <w:sz w:val="28"/>
          <w:szCs w:val="28"/>
        </w:rPr>
      </w:pPr>
    </w:p>
    <w:p w:rsidR="0089479B" w:rsidRDefault="0089479B" w:rsidP="0089479B">
      <w:pPr>
        <w:rPr>
          <w:rFonts w:cs="Arial"/>
        </w:rPr>
      </w:pPr>
      <w:r>
        <w:rPr>
          <w:rFonts w:cs="Arial"/>
        </w:rPr>
        <w:t xml:space="preserve">Following the last council meeting, the Engineering Department was asked for further information which was provided at this meeting.  The Committee reviewed a copy of the approved lot grading which had been verified upon issuing of an occupancy permit by the Town and actual elevations of the existing grading following the back filling of properties by the resident. </w:t>
      </w:r>
    </w:p>
    <w:p w:rsidR="0089479B" w:rsidRDefault="0089479B" w:rsidP="0089479B">
      <w:pPr>
        <w:rPr>
          <w:rFonts w:cs="Arial"/>
        </w:rPr>
      </w:pPr>
    </w:p>
    <w:p w:rsidR="0089479B" w:rsidRDefault="0089479B" w:rsidP="0089479B">
      <w:pPr>
        <w:rPr>
          <w:rFonts w:cs="Arial"/>
        </w:rPr>
      </w:pPr>
      <w:r>
        <w:rPr>
          <w:rFonts w:cs="Arial"/>
        </w:rPr>
        <w:t xml:space="preserve">After reviewing the new information, the Committee is recommending that the Director contact the homeowners requesting that they visit the Engineering Department to review their grading. They will then be advised that the lot will have to be reinstated to an acceptable standard and that all costs associated with this reinstatement will be their responsibility. </w:t>
      </w:r>
    </w:p>
    <w:p w:rsidR="00F7454E" w:rsidRDefault="00F7454E" w:rsidP="0089479B">
      <w:pPr>
        <w:rPr>
          <w:rFonts w:cs="Arial"/>
        </w:rPr>
      </w:pPr>
    </w:p>
    <w:p w:rsidR="0089479B" w:rsidRDefault="0089479B" w:rsidP="0089479B">
      <w:pPr>
        <w:rPr>
          <w:rFonts w:cs="Arial"/>
        </w:rPr>
      </w:pPr>
      <w:r>
        <w:rPr>
          <w:rFonts w:cs="Arial"/>
        </w:rPr>
        <w:t xml:space="preserve">A specific, reasonable period of time will be given for the homeowners to have this work carried out and upon failure to do </w:t>
      </w:r>
      <w:proofErr w:type="gramStart"/>
      <w:r>
        <w:rPr>
          <w:rFonts w:cs="Arial"/>
        </w:rPr>
        <w:t>so,</w:t>
      </w:r>
      <w:proofErr w:type="gramEnd"/>
      <w:r w:rsidR="00141B1A">
        <w:rPr>
          <w:rFonts w:cs="Arial"/>
        </w:rPr>
        <w:t xml:space="preserve"> </w:t>
      </w:r>
      <w:r>
        <w:rPr>
          <w:rFonts w:cs="Arial"/>
        </w:rPr>
        <w:t xml:space="preserve">a removal order will be issued.   </w:t>
      </w:r>
    </w:p>
    <w:p w:rsidR="00AE2C94" w:rsidRDefault="00AE2C94" w:rsidP="0089479B">
      <w:pPr>
        <w:rPr>
          <w:rFonts w:cs="Arial"/>
        </w:rPr>
      </w:pPr>
    </w:p>
    <w:p w:rsidR="00AE2C94" w:rsidRPr="00111315" w:rsidRDefault="00AE2C94" w:rsidP="0089479B">
      <w:pPr>
        <w:rPr>
          <w:rFonts w:cs="Arial"/>
        </w:rPr>
      </w:pPr>
      <w:proofErr w:type="spellStart"/>
      <w:r w:rsidRPr="00111315">
        <w:rPr>
          <w:rFonts w:cs="Arial"/>
        </w:rPr>
        <w:t>Councillor</w:t>
      </w:r>
      <w:proofErr w:type="spellEnd"/>
      <w:r w:rsidRPr="00111315">
        <w:rPr>
          <w:rFonts w:cs="Arial"/>
        </w:rPr>
        <w:t xml:space="preserve"> Blundon advised that he had visited the property after the heavy rains of last Friday and there were no issues with regard to flooding.</w:t>
      </w:r>
    </w:p>
    <w:p w:rsidR="0089479B" w:rsidRPr="00111315" w:rsidRDefault="0089479B" w:rsidP="0089479B">
      <w:pPr>
        <w:rPr>
          <w:rFonts w:cs="Arial"/>
        </w:rPr>
      </w:pPr>
    </w:p>
    <w:p w:rsidR="0089479B" w:rsidRPr="0016096F" w:rsidRDefault="0089479B" w:rsidP="0089479B">
      <w:pPr>
        <w:rPr>
          <w:rFonts w:cs="Arial"/>
          <w:b/>
          <w:sz w:val="28"/>
          <w:szCs w:val="28"/>
        </w:rPr>
      </w:pPr>
      <w:r w:rsidRPr="0016096F">
        <w:rPr>
          <w:rFonts w:cs="Arial"/>
          <w:b/>
          <w:sz w:val="28"/>
          <w:szCs w:val="28"/>
        </w:rPr>
        <w:t>Garbage &amp; Refuse Regulations, 2</w:t>
      </w:r>
      <w:r w:rsidRPr="0016096F">
        <w:rPr>
          <w:rFonts w:cs="Arial"/>
          <w:b/>
          <w:sz w:val="28"/>
          <w:szCs w:val="28"/>
          <w:vertAlign w:val="superscript"/>
        </w:rPr>
        <w:t>nd</w:t>
      </w:r>
      <w:r w:rsidRPr="0016096F">
        <w:rPr>
          <w:rFonts w:cs="Arial"/>
          <w:b/>
          <w:sz w:val="28"/>
          <w:szCs w:val="28"/>
        </w:rPr>
        <w:t xml:space="preserve"> Reading</w:t>
      </w:r>
    </w:p>
    <w:p w:rsidR="0089479B" w:rsidRDefault="0089479B" w:rsidP="0089479B">
      <w:pPr>
        <w:rPr>
          <w:rFonts w:cs="Arial"/>
          <w:b/>
          <w:sz w:val="28"/>
          <w:szCs w:val="28"/>
          <w:highlight w:val="yellow"/>
        </w:rPr>
      </w:pPr>
    </w:p>
    <w:p w:rsidR="0089479B" w:rsidRDefault="0089479B" w:rsidP="0089479B">
      <w:pPr>
        <w:rPr>
          <w:rFonts w:cs="Arial"/>
        </w:rPr>
      </w:pPr>
      <w:r w:rsidRPr="0016096F">
        <w:rPr>
          <w:rFonts w:cs="Arial"/>
        </w:rPr>
        <w:t xml:space="preserve">No objections or concerns were received for the Garbage &amp; Refuse Regulations as attached and the </w:t>
      </w:r>
      <w:r>
        <w:rPr>
          <w:rFonts w:cs="Arial"/>
        </w:rPr>
        <w:t>C</w:t>
      </w:r>
      <w:r w:rsidRPr="0016096F">
        <w:rPr>
          <w:rFonts w:cs="Arial"/>
        </w:rPr>
        <w:t xml:space="preserve">ommittee is recommending that they be adopted as presented.  </w:t>
      </w:r>
    </w:p>
    <w:p w:rsidR="0089479B" w:rsidRDefault="0089479B" w:rsidP="0089479B">
      <w:pPr>
        <w:rPr>
          <w:rFonts w:cs="Arial"/>
        </w:rPr>
      </w:pPr>
    </w:p>
    <w:p w:rsidR="0089479B" w:rsidRDefault="0089479B" w:rsidP="0089479B">
      <w:pPr>
        <w:rPr>
          <w:rFonts w:cs="Arial"/>
        </w:rPr>
      </w:pPr>
      <w:r w:rsidRPr="00246AD0">
        <w:rPr>
          <w:rFonts w:cs="Arial"/>
          <w:b/>
        </w:rPr>
        <w:t xml:space="preserve">WHEREAS </w:t>
      </w:r>
      <w:r w:rsidRPr="00246AD0">
        <w:rPr>
          <w:rFonts w:cs="Arial"/>
        </w:rPr>
        <w:t xml:space="preserve">the Town of Gander </w:t>
      </w:r>
      <w:r w:rsidRPr="0016096F">
        <w:rPr>
          <w:rFonts w:cs="Arial"/>
        </w:rPr>
        <w:t>Garbage &amp; Refuse Regulations</w:t>
      </w:r>
      <w:r>
        <w:rPr>
          <w:rFonts w:cs="Arial"/>
        </w:rPr>
        <w:t xml:space="preserve"> have been updated and </w:t>
      </w:r>
    </w:p>
    <w:p w:rsidR="0089479B" w:rsidRPr="00246AD0" w:rsidRDefault="0089479B" w:rsidP="0089479B">
      <w:pPr>
        <w:rPr>
          <w:rFonts w:cs="Arial"/>
          <w:b/>
        </w:rPr>
      </w:pPr>
    </w:p>
    <w:p w:rsidR="0089479B" w:rsidRDefault="0089479B" w:rsidP="0089479B">
      <w:pPr>
        <w:rPr>
          <w:rFonts w:cs="Arial"/>
        </w:rPr>
      </w:pPr>
      <w:r w:rsidRPr="00246AD0">
        <w:rPr>
          <w:rFonts w:cs="Arial"/>
          <w:b/>
        </w:rPr>
        <w:t>WHEREAS</w:t>
      </w:r>
      <w:r>
        <w:rPr>
          <w:rFonts w:cs="Arial"/>
        </w:rPr>
        <w:t xml:space="preserve"> no objections have been received</w:t>
      </w:r>
    </w:p>
    <w:p w:rsidR="00A94E39" w:rsidRDefault="00A94E39" w:rsidP="0089479B">
      <w:pPr>
        <w:rPr>
          <w:rFonts w:cs="Arial"/>
        </w:rPr>
      </w:pPr>
    </w:p>
    <w:p w:rsidR="00A94E39" w:rsidRPr="00A94E39" w:rsidRDefault="00A94E39" w:rsidP="0089479B">
      <w:pPr>
        <w:rPr>
          <w:rFonts w:cs="Arial"/>
          <w:b/>
          <w:sz w:val="26"/>
          <w:szCs w:val="26"/>
        </w:rPr>
      </w:pPr>
      <w:r w:rsidRPr="00A94E39">
        <w:rPr>
          <w:rFonts w:cs="Arial"/>
          <w:b/>
          <w:sz w:val="26"/>
          <w:szCs w:val="26"/>
        </w:rPr>
        <w:t>Motion #13-217</w:t>
      </w:r>
    </w:p>
    <w:p w:rsidR="00A94E39" w:rsidRPr="00A94E39" w:rsidRDefault="00A94E39" w:rsidP="0089479B">
      <w:pPr>
        <w:rPr>
          <w:rFonts w:cs="Arial"/>
          <w:b/>
          <w:sz w:val="26"/>
          <w:szCs w:val="26"/>
        </w:rPr>
      </w:pPr>
      <w:r w:rsidRPr="00A94E39">
        <w:rPr>
          <w:rFonts w:cs="Arial"/>
          <w:b/>
          <w:sz w:val="26"/>
          <w:szCs w:val="26"/>
        </w:rPr>
        <w:t>Garbage &amp; Refuse Regulations, 2</w:t>
      </w:r>
      <w:r w:rsidRPr="00A94E39">
        <w:rPr>
          <w:rFonts w:cs="Arial"/>
          <w:b/>
          <w:sz w:val="26"/>
          <w:szCs w:val="26"/>
          <w:vertAlign w:val="superscript"/>
        </w:rPr>
        <w:t>nd</w:t>
      </w:r>
      <w:r w:rsidRPr="00A94E39">
        <w:rPr>
          <w:rFonts w:cs="Arial"/>
          <w:b/>
          <w:sz w:val="26"/>
          <w:szCs w:val="26"/>
        </w:rPr>
        <w:t xml:space="preserve"> Reading</w:t>
      </w:r>
    </w:p>
    <w:p w:rsidR="00A94E39" w:rsidRDefault="00A94E39" w:rsidP="0089479B">
      <w:pPr>
        <w:rPr>
          <w:rFonts w:cs="Arial"/>
          <w:b/>
          <w:sz w:val="26"/>
          <w:szCs w:val="26"/>
        </w:rPr>
      </w:pPr>
    </w:p>
    <w:p w:rsidR="0089479B" w:rsidRDefault="00A94E39" w:rsidP="0089479B">
      <w:pPr>
        <w:rPr>
          <w:rFonts w:cs="Arial"/>
        </w:rPr>
      </w:pPr>
      <w:r w:rsidRPr="00A94E39">
        <w:rPr>
          <w:rFonts w:cs="Arial"/>
        </w:rPr>
        <w:t>Moved</w:t>
      </w:r>
      <w:r w:rsidR="0089479B" w:rsidRPr="00A94E39">
        <w:rPr>
          <w:rFonts w:cs="Arial"/>
        </w:rPr>
        <w:t xml:space="preserve"> </w:t>
      </w:r>
      <w:r w:rsidRPr="00A94E39">
        <w:rPr>
          <w:rFonts w:cs="Arial"/>
        </w:rPr>
        <w:t>by</w:t>
      </w:r>
      <w:r>
        <w:rPr>
          <w:rFonts w:cs="Arial"/>
        </w:rPr>
        <w:t xml:space="preserve"> </w:t>
      </w:r>
      <w:proofErr w:type="spellStart"/>
      <w:r>
        <w:rPr>
          <w:rFonts w:cs="Arial"/>
        </w:rPr>
        <w:t>Councillor</w:t>
      </w:r>
      <w:proofErr w:type="spellEnd"/>
      <w:r>
        <w:rPr>
          <w:rFonts w:cs="Arial"/>
        </w:rPr>
        <w:t xml:space="preserve"> Anstey and seconded by </w:t>
      </w:r>
      <w:proofErr w:type="spellStart"/>
      <w:r>
        <w:rPr>
          <w:rFonts w:cs="Arial"/>
        </w:rPr>
        <w:t>Councillor</w:t>
      </w:r>
      <w:proofErr w:type="spellEnd"/>
      <w:r>
        <w:rPr>
          <w:rFonts w:cs="Arial"/>
        </w:rPr>
        <w:t xml:space="preserve"> Blundon that </w:t>
      </w:r>
      <w:r w:rsidR="0089479B" w:rsidRPr="00246AD0">
        <w:rPr>
          <w:rFonts w:cs="Arial"/>
        </w:rPr>
        <w:t xml:space="preserve">the Town of Gander </w:t>
      </w:r>
      <w:r w:rsidR="0089479B" w:rsidRPr="0016096F">
        <w:rPr>
          <w:rFonts w:cs="Arial"/>
        </w:rPr>
        <w:t>Garbage &amp; Refuse Regulations</w:t>
      </w:r>
      <w:r w:rsidR="0089479B">
        <w:rPr>
          <w:rFonts w:cs="Arial"/>
        </w:rPr>
        <w:t xml:space="preserve"> be adopted as presented.</w:t>
      </w:r>
    </w:p>
    <w:p w:rsidR="00A94E39" w:rsidRDefault="00A94E39" w:rsidP="0089479B">
      <w:pPr>
        <w:rPr>
          <w:rFonts w:cs="Arial"/>
        </w:rPr>
      </w:pPr>
    </w:p>
    <w:p w:rsidR="00A94E39" w:rsidRDefault="00A94E39" w:rsidP="0089479B">
      <w:pPr>
        <w:rPr>
          <w:rFonts w:cs="Arial"/>
        </w:rPr>
      </w:pPr>
      <w:r>
        <w:rPr>
          <w:rFonts w:cs="Arial"/>
        </w:rPr>
        <w:tab/>
      </w:r>
      <w:r>
        <w:rPr>
          <w:rFonts w:cs="Arial"/>
        </w:rPr>
        <w:tab/>
        <w:t xml:space="preserve">In </w:t>
      </w:r>
      <w:proofErr w:type="spellStart"/>
      <w:r>
        <w:rPr>
          <w:rFonts w:cs="Arial"/>
        </w:rPr>
        <w:t>Favour</w:t>
      </w:r>
      <w:proofErr w:type="spellEnd"/>
      <w:r>
        <w:rPr>
          <w:rFonts w:cs="Arial"/>
        </w:rPr>
        <w:t>:</w:t>
      </w:r>
      <w:r>
        <w:rPr>
          <w:rFonts w:cs="Arial"/>
        </w:rPr>
        <w:tab/>
        <w:t>7</w:t>
      </w:r>
      <w:r>
        <w:rPr>
          <w:rFonts w:cs="Arial"/>
        </w:rPr>
        <w:tab/>
        <w:t>Opposing:</w:t>
      </w:r>
      <w:r>
        <w:rPr>
          <w:rFonts w:cs="Arial"/>
        </w:rPr>
        <w:tab/>
        <w:t>0</w:t>
      </w:r>
    </w:p>
    <w:p w:rsidR="00F7454E" w:rsidRDefault="00A94E39" w:rsidP="0089479B">
      <w:pPr>
        <w:rPr>
          <w:rFonts w:cs="Arial"/>
        </w:rPr>
      </w:pPr>
      <w:r>
        <w:rPr>
          <w:rFonts w:cs="Arial"/>
        </w:rPr>
        <w:br/>
      </w:r>
      <w:r w:rsidRPr="00A94E39">
        <w:rPr>
          <w:rFonts w:cs="Arial"/>
          <w:b/>
        </w:rPr>
        <w:t>Decision:</w:t>
      </w:r>
      <w:r>
        <w:rPr>
          <w:rFonts w:cs="Arial"/>
        </w:rPr>
        <w:tab/>
        <w:t>Motion carried.</w:t>
      </w:r>
    </w:p>
    <w:p w:rsidR="0089479B" w:rsidRDefault="0089479B" w:rsidP="0089479B">
      <w:pPr>
        <w:rPr>
          <w:rFonts w:cs="Arial"/>
          <w:highlight w:val="yellow"/>
        </w:rPr>
      </w:pPr>
    </w:p>
    <w:p w:rsidR="00A07E6E" w:rsidRDefault="00A07E6E" w:rsidP="0089479B">
      <w:pPr>
        <w:rPr>
          <w:rFonts w:cs="Arial"/>
          <w:highlight w:val="yellow"/>
        </w:rPr>
      </w:pPr>
    </w:p>
    <w:p w:rsidR="00A07E6E" w:rsidRDefault="00A07E6E" w:rsidP="0089479B">
      <w:pPr>
        <w:rPr>
          <w:rFonts w:cs="Arial"/>
          <w:highlight w:val="yellow"/>
        </w:rPr>
      </w:pPr>
    </w:p>
    <w:p w:rsidR="00A07E6E" w:rsidRDefault="00A07E6E" w:rsidP="0089479B">
      <w:pPr>
        <w:rPr>
          <w:rFonts w:cs="Arial"/>
          <w:highlight w:val="yellow"/>
        </w:rPr>
      </w:pPr>
    </w:p>
    <w:p w:rsidR="00A07E6E" w:rsidRDefault="00A07E6E" w:rsidP="0089479B">
      <w:pPr>
        <w:rPr>
          <w:rFonts w:cs="Arial"/>
          <w:highlight w:val="yellow"/>
        </w:rPr>
      </w:pPr>
    </w:p>
    <w:p w:rsidR="00A07E6E" w:rsidRDefault="00A07E6E" w:rsidP="0089479B">
      <w:pPr>
        <w:rPr>
          <w:rFonts w:cs="Arial"/>
          <w:highlight w:val="yellow"/>
        </w:rPr>
      </w:pPr>
    </w:p>
    <w:p w:rsidR="0089479B" w:rsidRPr="0016096F" w:rsidRDefault="0089479B" w:rsidP="0089479B">
      <w:pPr>
        <w:rPr>
          <w:rFonts w:cs="Arial"/>
          <w:b/>
          <w:sz w:val="28"/>
          <w:szCs w:val="28"/>
        </w:rPr>
      </w:pPr>
      <w:r w:rsidRPr="0016096F">
        <w:rPr>
          <w:rFonts w:cs="Arial"/>
          <w:b/>
          <w:sz w:val="28"/>
          <w:szCs w:val="28"/>
        </w:rPr>
        <w:lastRenderedPageBreak/>
        <w:t xml:space="preserve">Letter 105 </w:t>
      </w:r>
      <w:proofErr w:type="spellStart"/>
      <w:r w:rsidRPr="0016096F">
        <w:rPr>
          <w:rFonts w:cs="Arial"/>
          <w:b/>
          <w:sz w:val="28"/>
          <w:szCs w:val="28"/>
        </w:rPr>
        <w:t>Penwell</w:t>
      </w:r>
      <w:proofErr w:type="spellEnd"/>
      <w:r>
        <w:rPr>
          <w:rFonts w:cs="Arial"/>
          <w:b/>
          <w:sz w:val="28"/>
          <w:szCs w:val="28"/>
        </w:rPr>
        <w:t xml:space="preserve"> Avenue</w:t>
      </w:r>
    </w:p>
    <w:p w:rsidR="0089479B" w:rsidRPr="0016096F" w:rsidRDefault="0089479B" w:rsidP="0089479B">
      <w:pPr>
        <w:rPr>
          <w:rFonts w:cs="Arial"/>
        </w:rPr>
      </w:pPr>
    </w:p>
    <w:p w:rsidR="0089479B" w:rsidRDefault="0089479B" w:rsidP="0089479B">
      <w:pPr>
        <w:rPr>
          <w:rFonts w:cs="Arial"/>
        </w:rPr>
      </w:pPr>
      <w:r w:rsidRPr="0016096F">
        <w:rPr>
          <w:rFonts w:cs="Arial"/>
        </w:rPr>
        <w:t xml:space="preserve">The Committee reviewed correspondence from the owner of 105 </w:t>
      </w:r>
      <w:proofErr w:type="spellStart"/>
      <w:r w:rsidRPr="0016096F">
        <w:rPr>
          <w:rFonts w:cs="Arial"/>
        </w:rPr>
        <w:t>Penwell</w:t>
      </w:r>
      <w:proofErr w:type="spellEnd"/>
      <w:r w:rsidRPr="0016096F">
        <w:rPr>
          <w:rFonts w:cs="Arial"/>
        </w:rPr>
        <w:t xml:space="preserve"> Avenue in which they have expressed their frustrations with the condition of the road in front of their property. The Committee discussed the development agreement that was signed with the Town of Gander for this piece of infrastructure and is recommending that the CAO meet with the developer to find a quick and favorable resolution to the situation. The homeowner will be written and advised of this course of action.</w:t>
      </w:r>
      <w:r>
        <w:rPr>
          <w:rFonts w:cs="Arial"/>
        </w:rPr>
        <w:t xml:space="preserve">  </w:t>
      </w:r>
    </w:p>
    <w:p w:rsidR="00AE2C94" w:rsidRDefault="00AE2C94" w:rsidP="0089479B">
      <w:pPr>
        <w:rPr>
          <w:rFonts w:cs="Arial"/>
        </w:rPr>
      </w:pPr>
    </w:p>
    <w:p w:rsidR="00AE2C94" w:rsidRPr="00111315" w:rsidRDefault="00AE2C94" w:rsidP="0089479B">
      <w:pPr>
        <w:rPr>
          <w:rFonts w:cs="Arial"/>
        </w:rPr>
      </w:pPr>
      <w:r w:rsidRPr="00111315">
        <w:rPr>
          <w:rFonts w:cs="Arial"/>
        </w:rPr>
        <w:t xml:space="preserve">The Deputy Mayor stated that the development plan for this area has changed several times and this change will once again mean that the work is delayed.  He would like to see the unfinished work put out to public tender.  </w:t>
      </w:r>
      <w:proofErr w:type="spellStart"/>
      <w:r w:rsidRPr="00111315">
        <w:rPr>
          <w:rFonts w:cs="Arial"/>
        </w:rPr>
        <w:t>Councillor</w:t>
      </w:r>
      <w:proofErr w:type="spellEnd"/>
      <w:r w:rsidRPr="00111315">
        <w:rPr>
          <w:rFonts w:cs="Arial"/>
        </w:rPr>
        <w:t xml:space="preserve"> Oram advised that he didn’t think anyone would bid on the work as it was on land that belongs to the developer.  </w:t>
      </w:r>
    </w:p>
    <w:p w:rsidR="00AE2C94" w:rsidRDefault="00AE2C94" w:rsidP="0089479B">
      <w:pPr>
        <w:rPr>
          <w:rFonts w:cs="Arial"/>
        </w:rPr>
      </w:pPr>
    </w:p>
    <w:p w:rsidR="0089479B" w:rsidRDefault="0089479B" w:rsidP="0089479B">
      <w:pPr>
        <w:rPr>
          <w:rFonts w:cs="Arial"/>
          <w:b/>
          <w:sz w:val="28"/>
          <w:szCs w:val="28"/>
        </w:rPr>
      </w:pPr>
      <w:r w:rsidRPr="0081515A">
        <w:rPr>
          <w:rFonts w:cs="Arial"/>
          <w:b/>
          <w:sz w:val="28"/>
          <w:szCs w:val="28"/>
        </w:rPr>
        <w:t>Invoices for Approval</w:t>
      </w:r>
    </w:p>
    <w:p w:rsidR="0089479B" w:rsidRPr="0081515A" w:rsidRDefault="0089479B" w:rsidP="0089479B">
      <w:pPr>
        <w:rPr>
          <w:rFonts w:cs="Arial"/>
          <w:b/>
          <w:sz w:val="28"/>
          <w:szCs w:val="28"/>
        </w:rPr>
      </w:pPr>
    </w:p>
    <w:p w:rsidR="0089479B" w:rsidRDefault="0089479B" w:rsidP="0089479B">
      <w:pPr>
        <w:rPr>
          <w:rFonts w:cs="Arial"/>
        </w:rPr>
      </w:pPr>
      <w:r w:rsidRPr="000C6586">
        <w:rPr>
          <w:rFonts w:cs="Arial"/>
        </w:rPr>
        <w:t xml:space="preserve">The Committee reviewed </w:t>
      </w:r>
      <w:r>
        <w:rPr>
          <w:rFonts w:cs="Arial"/>
        </w:rPr>
        <w:t>six</w:t>
      </w:r>
      <w:r w:rsidRPr="000C6586">
        <w:rPr>
          <w:rFonts w:cs="Arial"/>
        </w:rPr>
        <w:t xml:space="preserve"> invoice</w:t>
      </w:r>
      <w:r>
        <w:rPr>
          <w:rFonts w:cs="Arial"/>
        </w:rPr>
        <w:t>s</w:t>
      </w:r>
      <w:r w:rsidRPr="000C6586">
        <w:rPr>
          <w:rFonts w:cs="Arial"/>
        </w:rPr>
        <w:t xml:space="preserve"> and the Director advised the Committee that all goods and services have been received and meet the Town’s specifications.</w:t>
      </w:r>
    </w:p>
    <w:p w:rsidR="0089479B" w:rsidRPr="000C6586" w:rsidRDefault="0089479B" w:rsidP="0089479B">
      <w:pPr>
        <w:rPr>
          <w:rFonts w:cs="Arial"/>
        </w:rPr>
      </w:pPr>
    </w:p>
    <w:p w:rsidR="0089479B" w:rsidRDefault="0089479B" w:rsidP="0089479B">
      <w:pPr>
        <w:rPr>
          <w:rFonts w:cs="Arial"/>
        </w:rPr>
      </w:pPr>
      <w:r w:rsidRPr="000C6586">
        <w:rPr>
          <w:rFonts w:cs="Arial"/>
        </w:rPr>
        <w:t>The Committee recommends that the invoices be paid and forwards them to the Finance Committee for its consideration.</w:t>
      </w:r>
    </w:p>
    <w:p w:rsidR="0089479B" w:rsidRDefault="0089479B" w:rsidP="0089479B">
      <w:pPr>
        <w:rPr>
          <w:rFonts w:cs="Arial"/>
        </w:rPr>
      </w:pPr>
    </w:p>
    <w:p w:rsidR="0089479B" w:rsidRPr="003C2204" w:rsidRDefault="0089479B" w:rsidP="0089479B">
      <w:pPr>
        <w:rPr>
          <w:rFonts w:cs="Arial"/>
          <w:b/>
          <w:sz w:val="28"/>
          <w:szCs w:val="28"/>
        </w:rPr>
      </w:pPr>
      <w:r w:rsidRPr="003C2204">
        <w:rPr>
          <w:rFonts w:cs="Arial"/>
          <w:b/>
          <w:sz w:val="28"/>
          <w:szCs w:val="28"/>
        </w:rPr>
        <w:t>Request for Land Purchase</w:t>
      </w:r>
    </w:p>
    <w:p w:rsidR="0089479B" w:rsidRPr="005E162D" w:rsidRDefault="0089479B" w:rsidP="0089479B">
      <w:pPr>
        <w:rPr>
          <w:b/>
          <w:i/>
        </w:rPr>
      </w:pPr>
    </w:p>
    <w:p w:rsidR="0089479B" w:rsidRDefault="0089479B" w:rsidP="0089479B">
      <w:r>
        <w:t>The Committee reviewed a request to purchase land from the owner of 300A Gander Bay Road. The Director advised that his Department had no objections to the sale of the property and the Committee is in agreement.  The Committee recommends that the sale of this parcel of land, as per Town of Gander drawing number 13-1056, be approved and forwards this item to the finance Committee for their consideration.</w:t>
      </w:r>
    </w:p>
    <w:p w:rsidR="0089479B" w:rsidRDefault="0089479B" w:rsidP="0089479B"/>
    <w:p w:rsidR="0089479B" w:rsidRPr="003C2204" w:rsidRDefault="0089479B" w:rsidP="0089479B">
      <w:pPr>
        <w:rPr>
          <w:rFonts w:cs="Arial"/>
          <w:b/>
          <w:sz w:val="28"/>
          <w:szCs w:val="28"/>
        </w:rPr>
      </w:pPr>
      <w:r w:rsidRPr="003C2204">
        <w:rPr>
          <w:rFonts w:cs="Arial"/>
          <w:b/>
          <w:sz w:val="28"/>
          <w:szCs w:val="28"/>
        </w:rPr>
        <w:t>19 Mitchell Street, Building Permit Fee</w:t>
      </w:r>
    </w:p>
    <w:p w:rsidR="0089479B" w:rsidRDefault="0089479B" w:rsidP="0089479B">
      <w:pPr>
        <w:rPr>
          <w:rFonts w:cs="Arial"/>
        </w:rPr>
      </w:pPr>
    </w:p>
    <w:p w:rsidR="0089479B" w:rsidRDefault="0089479B" w:rsidP="0089479B">
      <w:pPr>
        <w:rPr>
          <w:rFonts w:cs="Arial"/>
        </w:rPr>
      </w:pPr>
      <w:r>
        <w:rPr>
          <w:rFonts w:cs="Arial"/>
        </w:rPr>
        <w:t xml:space="preserve">The Committee reviewed correspondence from a resident who had entered into a purchase and sale agreement for a piece of residential property in one of the new subdivisions in town.  After having made that financial commitment he was informed by the Town that a water and sewer levy was required in the amount of $1500 payable to the Town upon the application for a building permit.  The individual felt that it was unfair for Council to impose this fee after he had made the financial commitment and is requesting an exemption. </w:t>
      </w:r>
    </w:p>
    <w:p w:rsidR="0089479B" w:rsidRDefault="0089479B" w:rsidP="0089479B">
      <w:pPr>
        <w:rPr>
          <w:rFonts w:cs="Arial"/>
        </w:rPr>
      </w:pPr>
    </w:p>
    <w:p w:rsidR="0089479B" w:rsidRDefault="0089479B" w:rsidP="0089479B">
      <w:pPr>
        <w:rPr>
          <w:rFonts w:cs="Arial"/>
        </w:rPr>
      </w:pPr>
      <w:r>
        <w:rPr>
          <w:rFonts w:cs="Arial"/>
        </w:rPr>
        <w:t xml:space="preserve">The Committee is not recommending that the fee be waived as the monies are crucial for construction of the new wastewater treatment plant and forwards it to the Finance Committee for their consideration. </w:t>
      </w:r>
    </w:p>
    <w:p w:rsidR="0089479B" w:rsidRDefault="0089479B" w:rsidP="0089479B">
      <w:pPr>
        <w:rPr>
          <w:rFonts w:cs="Arial"/>
        </w:rPr>
      </w:pPr>
    </w:p>
    <w:p w:rsidR="0089479B" w:rsidRDefault="004D0C5A" w:rsidP="0089479B">
      <w:pPr>
        <w:rPr>
          <w:rFonts w:cs="Arial"/>
          <w:b/>
          <w:sz w:val="28"/>
          <w:szCs w:val="28"/>
        </w:rPr>
      </w:pPr>
      <w:r>
        <w:rPr>
          <w:rFonts w:cs="Arial"/>
          <w:b/>
          <w:sz w:val="28"/>
          <w:szCs w:val="28"/>
        </w:rPr>
        <w:lastRenderedPageBreak/>
        <w:t xml:space="preserve">Servicing of </w:t>
      </w:r>
      <w:r w:rsidR="0089479B" w:rsidRPr="004D0C5A">
        <w:rPr>
          <w:rFonts w:cs="Arial"/>
          <w:b/>
          <w:sz w:val="28"/>
          <w:szCs w:val="28"/>
        </w:rPr>
        <w:t>2B Memorial Drive</w:t>
      </w:r>
    </w:p>
    <w:p w:rsidR="004D0C5A" w:rsidRDefault="004D0C5A" w:rsidP="0089479B">
      <w:pPr>
        <w:rPr>
          <w:rFonts w:cs="Arial"/>
          <w:b/>
          <w:sz w:val="28"/>
          <w:szCs w:val="28"/>
        </w:rPr>
      </w:pPr>
    </w:p>
    <w:p w:rsidR="004D0C5A" w:rsidRPr="004D0C5A" w:rsidRDefault="004D0C5A" w:rsidP="0089479B">
      <w:pPr>
        <w:rPr>
          <w:rFonts w:cs="Arial"/>
        </w:rPr>
      </w:pPr>
      <w:proofErr w:type="spellStart"/>
      <w:r w:rsidRPr="004D0C5A">
        <w:rPr>
          <w:rFonts w:cs="Arial"/>
        </w:rPr>
        <w:t>Councillor</w:t>
      </w:r>
      <w:proofErr w:type="spellEnd"/>
      <w:r w:rsidRPr="004D0C5A">
        <w:rPr>
          <w:rFonts w:cs="Arial"/>
        </w:rPr>
        <w:t xml:space="preserve"> Oram left the </w:t>
      </w:r>
      <w:r>
        <w:rPr>
          <w:rFonts w:cs="Arial"/>
        </w:rPr>
        <w:t xml:space="preserve">Council </w:t>
      </w:r>
      <w:r w:rsidRPr="004D0C5A">
        <w:rPr>
          <w:rFonts w:cs="Arial"/>
        </w:rPr>
        <w:t>meeting due to conflict of interest.</w:t>
      </w:r>
    </w:p>
    <w:p w:rsidR="0089479B" w:rsidRPr="004703DD" w:rsidRDefault="0089479B" w:rsidP="0089479B">
      <w:pPr>
        <w:rPr>
          <w:rFonts w:asciiTheme="majorHAnsi" w:hAnsiTheme="majorHAnsi" w:cs="Arial"/>
          <w:b/>
          <w:sz w:val="28"/>
          <w:szCs w:val="28"/>
        </w:rPr>
      </w:pPr>
    </w:p>
    <w:p w:rsidR="0089479B" w:rsidRDefault="0089479B" w:rsidP="0089479B">
      <w:r>
        <w:t xml:space="preserve">The Committee reviewed correspondence from the owner of 2B Memorial Drive requesting that while Memorial Drive was under reconstruction, the Town of Gander install a new lateral directly from their property boundary to the new trunk main and disconnect the existing Y with the neighbor. </w:t>
      </w:r>
    </w:p>
    <w:p w:rsidR="004D0C5A" w:rsidRDefault="004D0C5A" w:rsidP="0089479B"/>
    <w:p w:rsidR="0089479B" w:rsidRDefault="0089479B" w:rsidP="0089479B">
      <w:r>
        <w:t xml:space="preserve">The property owner indicated that they had experienced sewer troubles in the past which they felt were attributed to a dual service line. The Director advised that his staff had visited this property on several occasions in the past, a sewer lateral camera inspection had been conducted in the main line with no indications of blockages or problems and that the previous problems at or near that property were solely contained within the lateral on the owners property.  </w:t>
      </w:r>
    </w:p>
    <w:p w:rsidR="0089479B" w:rsidRDefault="0089479B" w:rsidP="0089479B"/>
    <w:p w:rsidR="0089479B" w:rsidRDefault="0089479B" w:rsidP="0089479B">
      <w:r>
        <w:t xml:space="preserve">The Committee is recommending that while this section of road is under construction, further camera inspections be carried out by town staff back to the T intersection of the two laterals and if there are no problems in that </w:t>
      </w:r>
      <w:r w:rsidR="00A07E6E">
        <w:t>area, then the line remains</w:t>
      </w:r>
      <w:r>
        <w:t xml:space="preserve"> as is.  If there are obstructions, blockages, or sags in that area or other deficiencies that could cause problems, then the line should be separated and a new lateral </w:t>
      </w:r>
      <w:proofErr w:type="gramStart"/>
      <w:r>
        <w:t>be</w:t>
      </w:r>
      <w:proofErr w:type="gramEnd"/>
      <w:r>
        <w:t xml:space="preserve"> brought to the trunk main. </w:t>
      </w:r>
    </w:p>
    <w:p w:rsidR="004D0C5A" w:rsidRDefault="004D0C5A" w:rsidP="0089479B"/>
    <w:p w:rsidR="004D0C5A" w:rsidRDefault="004D0C5A" w:rsidP="0089479B">
      <w:proofErr w:type="spellStart"/>
      <w:r>
        <w:t>Councillor</w:t>
      </w:r>
      <w:proofErr w:type="spellEnd"/>
      <w:r>
        <w:t xml:space="preserve"> Oram returned to the Council meeting.</w:t>
      </w:r>
    </w:p>
    <w:p w:rsidR="0089479B" w:rsidRDefault="0089479B" w:rsidP="0089479B"/>
    <w:p w:rsidR="0089479B" w:rsidRPr="004D0C5A" w:rsidRDefault="0089479B" w:rsidP="0089479B">
      <w:pPr>
        <w:rPr>
          <w:b/>
          <w:sz w:val="28"/>
          <w:szCs w:val="28"/>
        </w:rPr>
      </w:pPr>
      <w:r w:rsidRPr="004D0C5A">
        <w:rPr>
          <w:b/>
          <w:sz w:val="28"/>
          <w:szCs w:val="28"/>
        </w:rPr>
        <w:t>51 Yeager Street- Landscaping</w:t>
      </w:r>
    </w:p>
    <w:p w:rsidR="0089479B" w:rsidRDefault="0089479B" w:rsidP="0089479B"/>
    <w:p w:rsidR="0089479B" w:rsidRDefault="0089479B" w:rsidP="0089479B">
      <w:r>
        <w:t xml:space="preserve">The Committee reviewed correspondence from the owners of 51 Yeager who expressed concerns that the lack of development at lot number 53 next door is creating problems for them in completing their landscaping plans. </w:t>
      </w:r>
    </w:p>
    <w:p w:rsidR="0089479B" w:rsidRDefault="0089479B" w:rsidP="0089479B"/>
    <w:p w:rsidR="0089479B" w:rsidRDefault="0089479B" w:rsidP="0089479B">
      <w:pPr>
        <w:rPr>
          <w:i/>
        </w:rPr>
      </w:pPr>
      <w:r>
        <w:t xml:space="preserve">They are questioning Council as to why item 13 in the </w:t>
      </w:r>
      <w:r w:rsidRPr="00722385">
        <w:rPr>
          <w:i/>
        </w:rPr>
        <w:t>Building Permit Process Guide</w:t>
      </w:r>
      <w:r>
        <w:t xml:space="preserve"> is not being enforced. Item 13 states </w:t>
      </w:r>
      <w:r w:rsidRPr="000A5280">
        <w:rPr>
          <w:i/>
        </w:rPr>
        <w:t>“from the date of purchase of a lot an applicant has one year to commence construction of the project from that date of issuance a building permit the applicant has one year to establish substantial completion of the project.”</w:t>
      </w:r>
    </w:p>
    <w:p w:rsidR="0089479B" w:rsidRDefault="0089479B" w:rsidP="0089479B">
      <w:pPr>
        <w:rPr>
          <w:i/>
        </w:rPr>
      </w:pPr>
    </w:p>
    <w:p w:rsidR="0089479B" w:rsidRDefault="0089479B" w:rsidP="0089479B">
      <w:r>
        <w:t xml:space="preserve">The Committee also reviewed correspondence from a local law firm concerning enforcement of item 13 and the Town’s authority to require home construction within two years. The Committee is recommending that the Department review this </w:t>
      </w:r>
      <w:r w:rsidRPr="005A1A6F">
        <w:t>Bylaw</w:t>
      </w:r>
      <w:r>
        <w:t xml:space="preserve"> and bring it forward at the next Committee meeting for possible revisions.</w:t>
      </w:r>
    </w:p>
    <w:p w:rsidR="00A07E6E" w:rsidRDefault="00A07E6E" w:rsidP="0089479B"/>
    <w:p w:rsidR="00A07E6E" w:rsidRDefault="00A07E6E" w:rsidP="0089479B"/>
    <w:p w:rsidR="00A07E6E" w:rsidRDefault="00A07E6E" w:rsidP="0089479B"/>
    <w:p w:rsidR="0089479B" w:rsidRDefault="0089479B" w:rsidP="0089479B"/>
    <w:p w:rsidR="0089479B" w:rsidRDefault="0089479B" w:rsidP="0089479B">
      <w:r>
        <w:lastRenderedPageBreak/>
        <w:t xml:space="preserve">The homeowner will be contacted and advised of the following; the work being carried out on their property should not be impacted by their neighbor, any undermining of their driveway or any damage to infrastructure would be the responsibility of the neighbor, and the lack of construction on the adjacent property should not impede their landscaping plans. </w:t>
      </w:r>
    </w:p>
    <w:p w:rsidR="0089479B" w:rsidRDefault="0089479B" w:rsidP="0089479B"/>
    <w:p w:rsidR="0089479B" w:rsidRPr="004D0C5A" w:rsidRDefault="0089479B" w:rsidP="0089479B">
      <w:pPr>
        <w:rPr>
          <w:b/>
          <w:sz w:val="28"/>
          <w:szCs w:val="28"/>
        </w:rPr>
      </w:pPr>
      <w:r w:rsidRPr="004D0C5A">
        <w:rPr>
          <w:b/>
          <w:sz w:val="28"/>
          <w:szCs w:val="28"/>
        </w:rPr>
        <w:t>RFP- Traffic Study Services</w:t>
      </w:r>
    </w:p>
    <w:p w:rsidR="0089479B" w:rsidRDefault="0089479B" w:rsidP="0089479B"/>
    <w:p w:rsidR="0089479B" w:rsidRDefault="0089479B" w:rsidP="0089479B">
      <w:r>
        <w:t xml:space="preserve">The Committee reviewed the evaluation for the RFP for traffic study services with the preferred vendor being EXP Limited. </w:t>
      </w:r>
    </w:p>
    <w:p w:rsidR="0089479B" w:rsidRDefault="0089479B" w:rsidP="0089479B"/>
    <w:p w:rsidR="0089479B" w:rsidRDefault="0089479B" w:rsidP="0089479B">
      <w:r>
        <w:t>The Committee recommends that the tender for Traffic Study 2013 RFP Number 13-28 be awarded to EXP Limited and forwards its recommendation to the Finance Committee.</w:t>
      </w:r>
    </w:p>
    <w:p w:rsidR="0089479B" w:rsidRPr="000A5280" w:rsidRDefault="0089479B" w:rsidP="0089479B"/>
    <w:p w:rsidR="0089479B" w:rsidRPr="004D0C5A" w:rsidRDefault="0089479B" w:rsidP="0089479B">
      <w:pPr>
        <w:rPr>
          <w:b/>
          <w:sz w:val="28"/>
          <w:szCs w:val="28"/>
        </w:rPr>
      </w:pPr>
      <w:r w:rsidRPr="004D0C5A">
        <w:rPr>
          <w:b/>
          <w:sz w:val="28"/>
          <w:szCs w:val="28"/>
        </w:rPr>
        <w:t>Subdivision of Land</w:t>
      </w:r>
      <w:r w:rsidR="00CA27FB">
        <w:rPr>
          <w:b/>
          <w:sz w:val="28"/>
          <w:szCs w:val="28"/>
        </w:rPr>
        <w:t xml:space="preserve"> </w:t>
      </w:r>
      <w:r w:rsidRPr="004D0C5A">
        <w:rPr>
          <w:b/>
          <w:sz w:val="28"/>
          <w:szCs w:val="28"/>
        </w:rPr>
        <w:t>-</w:t>
      </w:r>
      <w:r w:rsidR="00CA27FB">
        <w:rPr>
          <w:b/>
          <w:sz w:val="28"/>
          <w:szCs w:val="28"/>
        </w:rPr>
        <w:t xml:space="preserve"> </w:t>
      </w:r>
      <w:r w:rsidRPr="004D0C5A">
        <w:rPr>
          <w:b/>
          <w:sz w:val="28"/>
          <w:szCs w:val="28"/>
        </w:rPr>
        <w:t>Hobbs Street</w:t>
      </w:r>
    </w:p>
    <w:p w:rsidR="0089479B" w:rsidRDefault="0089479B" w:rsidP="0089479B"/>
    <w:p w:rsidR="0089479B" w:rsidRDefault="0089479B" w:rsidP="0089479B">
      <w:r>
        <w:t xml:space="preserve">The Committee reviewed an application from the owner of 31 Hobbs Street requesting permission to subdivide the lot into two parcels of land.  </w:t>
      </w:r>
    </w:p>
    <w:p w:rsidR="0089479B" w:rsidRDefault="0089479B" w:rsidP="0089479B"/>
    <w:p w:rsidR="0089479B" w:rsidRDefault="0089479B" w:rsidP="0089479B">
      <w:r w:rsidRPr="00C75819">
        <w:rPr>
          <w:b/>
        </w:rPr>
        <w:t xml:space="preserve">WHEREAS </w:t>
      </w:r>
      <w:r>
        <w:t>an application has been received from the owner of lot number 31 Hobbs Street to subdivide the land</w:t>
      </w:r>
    </w:p>
    <w:p w:rsidR="0089479B" w:rsidRDefault="0089479B" w:rsidP="0089479B"/>
    <w:p w:rsidR="0089479B" w:rsidRDefault="0089479B" w:rsidP="0089479B">
      <w:r w:rsidRPr="00C75819">
        <w:rPr>
          <w:b/>
        </w:rPr>
        <w:t>AND WHEREAS</w:t>
      </w:r>
      <w:r>
        <w:t xml:space="preserve"> the application meets all the requirements of the Town of Gander’s Development Regulations</w:t>
      </w:r>
    </w:p>
    <w:p w:rsidR="00CA27FB" w:rsidRDefault="00CA27FB" w:rsidP="0089479B"/>
    <w:p w:rsidR="00CA27FB" w:rsidRPr="00CA27FB" w:rsidRDefault="00CA27FB" w:rsidP="0089479B">
      <w:pPr>
        <w:rPr>
          <w:b/>
          <w:sz w:val="26"/>
          <w:szCs w:val="26"/>
        </w:rPr>
      </w:pPr>
      <w:r w:rsidRPr="00CA27FB">
        <w:rPr>
          <w:b/>
          <w:sz w:val="26"/>
          <w:szCs w:val="26"/>
        </w:rPr>
        <w:t>Motion #13-218</w:t>
      </w:r>
    </w:p>
    <w:p w:rsidR="00CA27FB" w:rsidRPr="00CA27FB" w:rsidRDefault="00CA27FB" w:rsidP="0089479B">
      <w:pPr>
        <w:rPr>
          <w:b/>
          <w:sz w:val="26"/>
          <w:szCs w:val="26"/>
        </w:rPr>
      </w:pPr>
      <w:r w:rsidRPr="00CA27FB">
        <w:rPr>
          <w:b/>
          <w:sz w:val="26"/>
          <w:szCs w:val="26"/>
        </w:rPr>
        <w:t>Subdivision of Land – Hobbs Street</w:t>
      </w:r>
    </w:p>
    <w:p w:rsidR="0089479B" w:rsidRPr="00CA27FB" w:rsidRDefault="0089479B" w:rsidP="0089479B">
      <w:pPr>
        <w:rPr>
          <w:b/>
          <w:sz w:val="26"/>
          <w:szCs w:val="26"/>
        </w:rPr>
      </w:pPr>
    </w:p>
    <w:p w:rsidR="0089479B" w:rsidRDefault="00CA27FB" w:rsidP="0089479B">
      <w:r>
        <w:t xml:space="preserve">Moved by </w:t>
      </w:r>
      <w:proofErr w:type="spellStart"/>
      <w:r>
        <w:t>Councillor</w:t>
      </w:r>
      <w:proofErr w:type="spellEnd"/>
      <w:r>
        <w:t xml:space="preserve"> Anstey and seconded by </w:t>
      </w:r>
      <w:proofErr w:type="spellStart"/>
      <w:r>
        <w:t>Councillor</w:t>
      </w:r>
      <w:proofErr w:type="spellEnd"/>
      <w:r>
        <w:t xml:space="preserve"> Blundon </w:t>
      </w:r>
      <w:r w:rsidR="0089479B">
        <w:t>that permission to subdivide this land be granted as submitted in survey number G-13 -109 supplied by Red Indian Surveys.</w:t>
      </w:r>
    </w:p>
    <w:p w:rsidR="00AF7E38" w:rsidRDefault="00AF7E38" w:rsidP="0089479B"/>
    <w:p w:rsidR="00AF7E38" w:rsidRDefault="00AF7E38" w:rsidP="0089479B">
      <w:r>
        <w:tab/>
      </w:r>
      <w:r>
        <w:tab/>
        <w:t xml:space="preserve">In </w:t>
      </w:r>
      <w:proofErr w:type="spellStart"/>
      <w:r>
        <w:t>Favour</w:t>
      </w:r>
      <w:proofErr w:type="spellEnd"/>
      <w:r>
        <w:t>:</w:t>
      </w:r>
      <w:r>
        <w:tab/>
        <w:t>7</w:t>
      </w:r>
      <w:r>
        <w:tab/>
        <w:t>Opposing:</w:t>
      </w:r>
      <w:r>
        <w:tab/>
        <w:t>0</w:t>
      </w:r>
    </w:p>
    <w:p w:rsidR="00AF7E38" w:rsidRDefault="00AF7E38" w:rsidP="0089479B"/>
    <w:p w:rsidR="00AF7E38" w:rsidRDefault="00AF7E38" w:rsidP="0089479B">
      <w:r w:rsidRPr="00AF7E38">
        <w:rPr>
          <w:b/>
        </w:rPr>
        <w:t>Decision:</w:t>
      </w:r>
      <w:r>
        <w:tab/>
        <w:t>Motion carried.</w:t>
      </w:r>
    </w:p>
    <w:p w:rsidR="0089479B" w:rsidRDefault="0089479B" w:rsidP="0089479B"/>
    <w:p w:rsidR="0089479B" w:rsidRDefault="0089479B" w:rsidP="0089479B"/>
    <w:p w:rsidR="0089479B" w:rsidRPr="004D0C5A" w:rsidRDefault="0089479B" w:rsidP="0089479B">
      <w:pPr>
        <w:rPr>
          <w:b/>
          <w:sz w:val="28"/>
          <w:szCs w:val="28"/>
        </w:rPr>
      </w:pPr>
      <w:r w:rsidRPr="004D0C5A">
        <w:rPr>
          <w:b/>
          <w:sz w:val="28"/>
          <w:szCs w:val="28"/>
        </w:rPr>
        <w:t>MNL-First Call for Resolutions</w:t>
      </w:r>
    </w:p>
    <w:p w:rsidR="0089479B" w:rsidRDefault="0089479B" w:rsidP="0089479B">
      <w:pPr>
        <w:rPr>
          <w:sz w:val="28"/>
          <w:szCs w:val="28"/>
        </w:rPr>
      </w:pPr>
    </w:p>
    <w:p w:rsidR="0089479B" w:rsidRDefault="0089479B" w:rsidP="0089479B">
      <w:r>
        <w:t xml:space="preserve">Correspondence from the Town Clerk was received containing information from Municipalities NL and Labrador for the first call for resolutions. Any Committee </w:t>
      </w:r>
      <w:proofErr w:type="gramStart"/>
      <w:r>
        <w:t>member</w:t>
      </w:r>
      <w:proofErr w:type="gramEnd"/>
      <w:r>
        <w:t xml:space="preserve"> who had an issue that was provincial in scope, could prepare a resolution and submit it to MNL. There were no concerns forthcoming from the Municipal Works Committee at this time.</w:t>
      </w:r>
    </w:p>
    <w:p w:rsidR="00A07E6E" w:rsidRDefault="00A07E6E" w:rsidP="0089479B"/>
    <w:p w:rsidR="0089479B" w:rsidRDefault="0089479B" w:rsidP="0089479B"/>
    <w:p w:rsidR="0089479B" w:rsidRPr="006E7461" w:rsidRDefault="0089479B" w:rsidP="0089479B">
      <w:pPr>
        <w:rPr>
          <w:b/>
          <w:sz w:val="28"/>
          <w:szCs w:val="28"/>
        </w:rPr>
      </w:pPr>
      <w:r w:rsidRPr="006E7461">
        <w:rPr>
          <w:b/>
          <w:sz w:val="28"/>
          <w:szCs w:val="28"/>
        </w:rPr>
        <w:lastRenderedPageBreak/>
        <w:t>Quad-A-</w:t>
      </w:r>
      <w:proofErr w:type="spellStart"/>
      <w:r w:rsidRPr="006E7461">
        <w:rPr>
          <w:b/>
          <w:sz w:val="28"/>
          <w:szCs w:val="28"/>
        </w:rPr>
        <w:t>Palooza</w:t>
      </w:r>
      <w:proofErr w:type="spellEnd"/>
    </w:p>
    <w:p w:rsidR="0089479B" w:rsidRDefault="0089479B" w:rsidP="0089479B"/>
    <w:p w:rsidR="0089479B" w:rsidRDefault="0089479B" w:rsidP="0089479B">
      <w:r>
        <w:t>The Municipal Works Department received a request for assistance for the upcoming Quad-A-</w:t>
      </w:r>
      <w:proofErr w:type="spellStart"/>
      <w:r>
        <w:t>Palooza</w:t>
      </w:r>
      <w:proofErr w:type="spellEnd"/>
      <w:r>
        <w:t>. The CAO and the Director of Parks and Recreation have met with the event organizer and had provided a detailed list of resources that the Town could provide, as attached. The Committee was in agreement with these services being provided as requested.</w:t>
      </w:r>
    </w:p>
    <w:p w:rsidR="0089479B" w:rsidRDefault="0089479B" w:rsidP="0089479B"/>
    <w:p w:rsidR="0089479B" w:rsidRPr="006E7461" w:rsidRDefault="0089479B" w:rsidP="0089479B">
      <w:pPr>
        <w:rPr>
          <w:b/>
          <w:sz w:val="28"/>
          <w:szCs w:val="28"/>
        </w:rPr>
      </w:pPr>
      <w:r w:rsidRPr="006E7461">
        <w:rPr>
          <w:b/>
          <w:sz w:val="28"/>
          <w:szCs w:val="28"/>
        </w:rPr>
        <w:t>Pentecostal Church –Land Servicing</w:t>
      </w:r>
    </w:p>
    <w:p w:rsidR="0089479B" w:rsidRDefault="0089479B" w:rsidP="0089479B"/>
    <w:p w:rsidR="0089479B" w:rsidRDefault="0089479B" w:rsidP="0089479B">
      <w:r>
        <w:t>The Committee reviewed a request from the Pentecostal Church for waterline and sanitary sewer servicing to connect to existing Town of Gander services for the new church on Magee Road as per drawing number 13-1063.</w:t>
      </w:r>
    </w:p>
    <w:p w:rsidR="0089479B" w:rsidRDefault="0089479B" w:rsidP="0089479B"/>
    <w:p w:rsidR="0089479B" w:rsidRDefault="0089479B" w:rsidP="0089479B">
      <w:r>
        <w:t>The preferred route for the servicing is through a vacant lot between 50 &amp; 54 Forester Street. This lot was originally left for a right-of-way to access back property, which is no longer required. The Director did advise the proposed route would require the church to obtain an easement across the vacant lot which could potentially lower its value when tendered, but did note that a house and accessory building could be located on this parcel of land with the easement.</w:t>
      </w:r>
    </w:p>
    <w:p w:rsidR="0089479B" w:rsidRDefault="0089479B" w:rsidP="0089479B"/>
    <w:p w:rsidR="0089479B" w:rsidRDefault="0089479B" w:rsidP="0089479B">
      <w:r>
        <w:t>The Committee recommends that this access be permitted providing an easement is established by the developer. This item is referred to the Finance Committee for its consideration.</w:t>
      </w:r>
    </w:p>
    <w:p w:rsidR="0089479B" w:rsidRDefault="0089479B" w:rsidP="0089479B"/>
    <w:p w:rsidR="0089479B" w:rsidRPr="009445C0" w:rsidRDefault="0089479B" w:rsidP="0089479B">
      <w:pPr>
        <w:rPr>
          <w:b/>
          <w:sz w:val="28"/>
          <w:szCs w:val="28"/>
        </w:rPr>
      </w:pPr>
      <w:r w:rsidRPr="009445C0">
        <w:rPr>
          <w:b/>
          <w:sz w:val="28"/>
          <w:szCs w:val="28"/>
        </w:rPr>
        <w:t xml:space="preserve">90-96 </w:t>
      </w:r>
      <w:proofErr w:type="gramStart"/>
      <w:r w:rsidRPr="009445C0">
        <w:rPr>
          <w:b/>
          <w:sz w:val="28"/>
          <w:szCs w:val="28"/>
        </w:rPr>
        <w:t>Airport  Boulevard</w:t>
      </w:r>
      <w:proofErr w:type="gramEnd"/>
    </w:p>
    <w:p w:rsidR="0089479B" w:rsidRDefault="0089479B" w:rsidP="0089479B">
      <w:r>
        <w:br/>
        <w:t xml:space="preserve">Correspondence was received from one of the property owners at </w:t>
      </w:r>
      <w:proofErr w:type="gramStart"/>
      <w:r>
        <w:t>the  building</w:t>
      </w:r>
      <w:proofErr w:type="gramEnd"/>
      <w:r>
        <w:t xml:space="preserve"> on the corner of McCurdy Drive and Airport Boulevard regarding the sewer line. They would like the Town of Gander to repair a sag in the line on that property and upon completion of such work they would be willing to take ownership of the service line. In doing so, they would assume responsibility with the other owners of that building for the infrastructure on their property. </w:t>
      </w:r>
    </w:p>
    <w:p w:rsidR="0089479B" w:rsidRDefault="0089479B" w:rsidP="0089479B"/>
    <w:p w:rsidR="0089479B" w:rsidRDefault="0089479B" w:rsidP="0089479B">
      <w:r>
        <w:t xml:space="preserve">The Committee had a general discussion on the sewer lateral coming off McCurdy Drive that services these properties and it was their interpretation that the lateral was the sole responsibility of the property owners. The Committee is not willing to conduct work on this </w:t>
      </w:r>
      <w:proofErr w:type="gramStart"/>
      <w:r>
        <w:t>property,</w:t>
      </w:r>
      <w:proofErr w:type="gramEnd"/>
      <w:r>
        <w:t xml:space="preserve"> however, they did suggest that Town personnel offer assistance where possible.</w:t>
      </w:r>
    </w:p>
    <w:p w:rsidR="0089479B" w:rsidRPr="00584297" w:rsidRDefault="0089479B" w:rsidP="0089479B"/>
    <w:p w:rsidR="0089479B" w:rsidRPr="00584297" w:rsidRDefault="0089479B" w:rsidP="0089479B">
      <w:proofErr w:type="spellStart"/>
      <w:r w:rsidRPr="00584297">
        <w:t>Cou</w:t>
      </w:r>
      <w:r w:rsidR="00D42D05" w:rsidRPr="00584297">
        <w:t>ncillor</w:t>
      </w:r>
      <w:proofErr w:type="spellEnd"/>
      <w:r w:rsidR="00D42D05" w:rsidRPr="00584297">
        <w:t xml:space="preserve"> Anstey left the Council meeting due to conflict of interest</w:t>
      </w:r>
      <w:r w:rsidR="00327A4D" w:rsidRPr="00584297">
        <w:t xml:space="preserve"> and </w:t>
      </w:r>
      <w:proofErr w:type="spellStart"/>
      <w:r w:rsidR="00327A4D" w:rsidRPr="00584297">
        <w:t>Councillor</w:t>
      </w:r>
      <w:proofErr w:type="spellEnd"/>
      <w:r w:rsidR="00327A4D" w:rsidRPr="00584297">
        <w:t xml:space="preserve"> Parrott read the following section.</w:t>
      </w:r>
    </w:p>
    <w:p w:rsidR="00CC3152" w:rsidRPr="00C43A2E" w:rsidRDefault="00CC3152" w:rsidP="0089479B">
      <w:pPr>
        <w:rPr>
          <w:i/>
        </w:rPr>
      </w:pPr>
    </w:p>
    <w:p w:rsidR="00CC3152" w:rsidRDefault="00CC3152" w:rsidP="0089479B"/>
    <w:p w:rsidR="00CC3152" w:rsidRDefault="00CC3152" w:rsidP="0089479B"/>
    <w:p w:rsidR="00CC3152" w:rsidRPr="00CC3152" w:rsidRDefault="00CC3152" w:rsidP="0089479B"/>
    <w:p w:rsidR="0089479B" w:rsidRPr="00D42D05" w:rsidRDefault="0089479B" w:rsidP="0089479B">
      <w:pPr>
        <w:rPr>
          <w:b/>
          <w:sz w:val="28"/>
          <w:szCs w:val="28"/>
        </w:rPr>
      </w:pPr>
      <w:r w:rsidRPr="00D42D05">
        <w:rPr>
          <w:b/>
          <w:sz w:val="28"/>
          <w:szCs w:val="28"/>
        </w:rPr>
        <w:lastRenderedPageBreak/>
        <w:t xml:space="preserve">Cheshire &amp; Hornell Sidewalk </w:t>
      </w:r>
    </w:p>
    <w:p w:rsidR="0089479B" w:rsidRDefault="0089479B" w:rsidP="0089479B"/>
    <w:p w:rsidR="0089479B" w:rsidRDefault="0089479B" w:rsidP="0089479B">
      <w:r>
        <w:t xml:space="preserve">The Director asked for clarification on correspondence sent to the contractor for the remediation of a sidewalk on Cheshire and Hornell.  The Committee was in agreement that the intent was for this contractor to do a test section of sidewalk in their preferred method of remediation. Following that, Council would be invited to view the repairs to see if they were in agreement with commencing a full remediation of the Cheshire/Hornell deficient sidewalk in this same manner and if so, the contractor would carry out the work this construction season. They would also provide security satisfactory to the Town to cover potential warranty claims for a one year period to ensure the quality of the workmanship. </w:t>
      </w:r>
    </w:p>
    <w:p w:rsidR="009445C0" w:rsidRDefault="009445C0" w:rsidP="0089479B"/>
    <w:p w:rsidR="0089479B" w:rsidRDefault="0089479B" w:rsidP="0089479B">
      <w:r>
        <w:t>The Committee was in agreement with this understanding and scope of work and the Director will contact the Developer to commence work.</w:t>
      </w:r>
    </w:p>
    <w:p w:rsidR="004A1B78" w:rsidRDefault="004A1B78" w:rsidP="009F7238"/>
    <w:p w:rsidR="004A1B78" w:rsidRDefault="00327A4D" w:rsidP="009F7238">
      <w:proofErr w:type="spellStart"/>
      <w:r>
        <w:t>Councillor</w:t>
      </w:r>
      <w:proofErr w:type="spellEnd"/>
      <w:r>
        <w:t xml:space="preserve"> Anstey returned to the Council meeting.</w:t>
      </w:r>
    </w:p>
    <w:p w:rsidR="00327A4D" w:rsidRDefault="00327A4D"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6D1C6B">
        <w:t>Scott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6734CA">
        <w:t>August</w:t>
      </w:r>
      <w:r w:rsidR="00E60BD6">
        <w:t xml:space="preserve"> </w:t>
      </w:r>
      <w:r w:rsidR="00034A1D">
        <w:t>29</w:t>
      </w:r>
      <w:r w:rsidR="00E60BD6">
        <w:t>,</w:t>
      </w:r>
      <w:r w:rsidR="007D76FA">
        <w:t xml:space="preserve"> 2013</w:t>
      </w:r>
      <w:r>
        <w:t xml:space="preserve">.  The meeting was chaired </w:t>
      </w:r>
      <w:r w:rsidR="00D15C32">
        <w:t>by</w:t>
      </w:r>
      <w:r w:rsidR="00034A1D">
        <w:t xml:space="preserve"> S. Oram, </w:t>
      </w:r>
      <w:proofErr w:type="spellStart"/>
      <w:r w:rsidR="00034A1D">
        <w:t>Councillor</w:t>
      </w:r>
      <w:proofErr w:type="spellEnd"/>
      <w:r>
        <w:t>.  Other members present included</w:t>
      </w:r>
      <w:r w:rsidR="00E60BD6">
        <w:t>:</w:t>
      </w:r>
      <w:r w:rsidR="007E4F8C">
        <w:t xml:space="preserve"> </w:t>
      </w:r>
      <w:r w:rsidR="006734CA">
        <w:t xml:space="preserve">R. Anstey, </w:t>
      </w:r>
      <w:proofErr w:type="spellStart"/>
      <w:r w:rsidR="006734CA">
        <w:t>Councillor</w:t>
      </w:r>
      <w:proofErr w:type="spellEnd"/>
      <w:r w:rsidR="006734CA">
        <w:t xml:space="preserve">; </w:t>
      </w:r>
      <w:r w:rsidR="00283494">
        <w:t>G. Brown</w:t>
      </w:r>
      <w:r w:rsidR="00227566">
        <w:t>, Director of Finance</w:t>
      </w:r>
      <w:r w:rsidR="00034A1D">
        <w:t>; D. Chafe, CAO.</w:t>
      </w:r>
    </w:p>
    <w:p w:rsidR="00481C19" w:rsidRDefault="00481C19" w:rsidP="00822352"/>
    <w:p w:rsidR="00331F49" w:rsidRDefault="00822352" w:rsidP="00E55F39">
      <w:r>
        <w:t>The following items were discussed:</w:t>
      </w:r>
    </w:p>
    <w:p w:rsidR="006D1C6B" w:rsidRDefault="006D1C6B" w:rsidP="00E55F39"/>
    <w:p w:rsidR="008A4117" w:rsidRDefault="008A4117" w:rsidP="008A4117">
      <w:pPr>
        <w:pStyle w:val="NoSpacing"/>
        <w:rPr>
          <w:b/>
          <w:sz w:val="28"/>
          <w:szCs w:val="28"/>
        </w:rPr>
      </w:pPr>
      <w:r w:rsidRPr="00CF46B6">
        <w:rPr>
          <w:b/>
          <w:sz w:val="28"/>
          <w:szCs w:val="28"/>
        </w:rPr>
        <w:t xml:space="preserve">Invoices for Approval </w:t>
      </w:r>
    </w:p>
    <w:p w:rsidR="008A4117" w:rsidRDefault="008A4117" w:rsidP="008A4117">
      <w:pPr>
        <w:tabs>
          <w:tab w:val="left" w:pos="-1200"/>
          <w:tab w:val="left" w:pos="-1020"/>
        </w:tabs>
        <w:rPr>
          <w:rFonts w:cs="Arial"/>
          <w:bCs/>
          <w:lang w:val="en-GB"/>
        </w:rPr>
      </w:pPr>
    </w:p>
    <w:p w:rsidR="008A4117" w:rsidRPr="004579D1" w:rsidRDefault="008A4117" w:rsidP="008A4117">
      <w:pPr>
        <w:pStyle w:val="NoSpacing"/>
        <w:rPr>
          <w:sz w:val="24"/>
          <w:szCs w:val="24"/>
          <w:u w:val="single"/>
        </w:rPr>
      </w:pPr>
      <w:r w:rsidRPr="004579D1">
        <w:rPr>
          <w:sz w:val="24"/>
          <w:szCs w:val="24"/>
          <w:u w:val="single"/>
        </w:rPr>
        <w:t>CAPITAL</w:t>
      </w:r>
    </w:p>
    <w:p w:rsidR="008A4117" w:rsidRPr="004579D1" w:rsidRDefault="008A4117" w:rsidP="008A4117">
      <w:pPr>
        <w:pStyle w:val="NoSpacing"/>
        <w:rPr>
          <w:sz w:val="24"/>
          <w:szCs w:val="24"/>
          <w:u w:val="single"/>
        </w:rPr>
      </w:pPr>
    </w:p>
    <w:p w:rsidR="008A4117" w:rsidRPr="004579D1" w:rsidRDefault="008A4117" w:rsidP="008A4117">
      <w:pPr>
        <w:pStyle w:val="NoSpacing"/>
        <w:rPr>
          <w:sz w:val="24"/>
          <w:szCs w:val="24"/>
          <w:u w:val="single"/>
        </w:rPr>
      </w:pPr>
      <w:r w:rsidRPr="004579D1">
        <w:rPr>
          <w:sz w:val="24"/>
          <w:szCs w:val="24"/>
          <w:u w:val="single"/>
        </w:rPr>
        <w:t xml:space="preserve">AS RECOMMENDED BY THE MUNICIPAL WORKS &amp; SERVICES COMMITTEE </w:t>
      </w:r>
      <w:proofErr w:type="gramStart"/>
      <w:r w:rsidRPr="004579D1">
        <w:rPr>
          <w:sz w:val="24"/>
          <w:szCs w:val="24"/>
          <w:u w:val="single"/>
        </w:rPr>
        <w:t>AUGUST  28</w:t>
      </w:r>
      <w:proofErr w:type="gramEnd"/>
      <w:r w:rsidRPr="004579D1">
        <w:rPr>
          <w:sz w:val="24"/>
          <w:szCs w:val="24"/>
          <w:u w:val="single"/>
        </w:rPr>
        <w:t>, 2013</w:t>
      </w:r>
    </w:p>
    <w:p w:rsidR="008A4117" w:rsidRPr="004579D1" w:rsidRDefault="008A4117" w:rsidP="008A4117">
      <w:pPr>
        <w:pStyle w:val="NoSpacing"/>
        <w:tabs>
          <w:tab w:val="left" w:pos="720"/>
          <w:tab w:val="decimal" w:pos="7920"/>
        </w:tabs>
        <w:rPr>
          <w:sz w:val="24"/>
          <w:szCs w:val="24"/>
        </w:rPr>
      </w:pPr>
    </w:p>
    <w:p w:rsidR="008A4117" w:rsidRPr="004579D1" w:rsidRDefault="008A4117" w:rsidP="008A4117">
      <w:pPr>
        <w:pStyle w:val="NoSpacing"/>
        <w:numPr>
          <w:ilvl w:val="0"/>
          <w:numId w:val="2"/>
        </w:numPr>
        <w:tabs>
          <w:tab w:val="left" w:pos="720"/>
          <w:tab w:val="decimal" w:pos="7920"/>
        </w:tabs>
        <w:rPr>
          <w:sz w:val="24"/>
          <w:szCs w:val="24"/>
        </w:rPr>
      </w:pPr>
      <w:r w:rsidRPr="004579D1">
        <w:rPr>
          <w:sz w:val="24"/>
          <w:szCs w:val="24"/>
        </w:rPr>
        <w:t>Hickman Motors</w:t>
      </w:r>
      <w:r w:rsidR="00941889">
        <w:rPr>
          <w:color w:val="FF0000"/>
          <w:sz w:val="24"/>
          <w:szCs w:val="24"/>
        </w:rPr>
        <w:t xml:space="preserve"> </w:t>
      </w:r>
      <w:r w:rsidRPr="004579D1">
        <w:rPr>
          <w:sz w:val="24"/>
          <w:szCs w:val="24"/>
        </w:rPr>
        <w:tab/>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01-000-0080-1815, </w:t>
      </w:r>
      <w:r w:rsidR="00AE2C94">
        <w:rPr>
          <w:sz w:val="24"/>
          <w:szCs w:val="24"/>
        </w:rPr>
        <w:t xml:space="preserve">2 </w:t>
      </w:r>
      <w:r w:rsidRPr="004579D1">
        <w:rPr>
          <w:sz w:val="24"/>
          <w:szCs w:val="24"/>
        </w:rPr>
        <w:t>Chevy Truck</w:t>
      </w:r>
      <w:r w:rsidR="00AE2C94">
        <w:rPr>
          <w:sz w:val="24"/>
          <w:szCs w:val="24"/>
        </w:rPr>
        <w:t>s</w:t>
      </w:r>
      <w:r w:rsidRPr="004579D1">
        <w:rPr>
          <w:sz w:val="24"/>
          <w:szCs w:val="24"/>
        </w:rPr>
        <w:t xml:space="preserve">, Silverado 1500 </w:t>
      </w:r>
      <w:proofErr w:type="spellStart"/>
      <w:r w:rsidRPr="004579D1">
        <w:rPr>
          <w:sz w:val="24"/>
          <w:szCs w:val="24"/>
        </w:rPr>
        <w:t>Reg</w:t>
      </w:r>
      <w:proofErr w:type="spellEnd"/>
      <w:r w:rsidRPr="004579D1">
        <w:rPr>
          <w:sz w:val="24"/>
          <w:szCs w:val="24"/>
        </w:rPr>
        <w:t xml:space="preserve"> 4X2</w:t>
      </w:r>
      <w:r w:rsidRPr="004579D1">
        <w:rPr>
          <w:sz w:val="24"/>
          <w:szCs w:val="24"/>
        </w:rPr>
        <w:tab/>
        <w:t>$48,354.96</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Budget    $150,000       Spent to </w:t>
      </w:r>
      <w:proofErr w:type="gramStart"/>
      <w:r w:rsidRPr="004579D1">
        <w:rPr>
          <w:sz w:val="24"/>
          <w:szCs w:val="24"/>
        </w:rPr>
        <w:t>date  $</w:t>
      </w:r>
      <w:proofErr w:type="gramEnd"/>
      <w:r w:rsidRPr="004579D1">
        <w:rPr>
          <w:sz w:val="24"/>
          <w:szCs w:val="24"/>
        </w:rPr>
        <w:t>29,834</w:t>
      </w:r>
      <w:r w:rsidRPr="004579D1">
        <w:rPr>
          <w:sz w:val="24"/>
          <w:szCs w:val="24"/>
        </w:rPr>
        <w:tab/>
      </w:r>
      <w:r w:rsidRPr="004579D1">
        <w:rPr>
          <w:sz w:val="24"/>
          <w:szCs w:val="24"/>
        </w:rPr>
        <w:tab/>
      </w:r>
    </w:p>
    <w:p w:rsidR="008A4117" w:rsidRPr="004579D1" w:rsidRDefault="008A4117" w:rsidP="008A4117">
      <w:pPr>
        <w:pStyle w:val="NoSpacing"/>
        <w:tabs>
          <w:tab w:val="left" w:pos="720"/>
          <w:tab w:val="decimal" w:pos="7920"/>
        </w:tabs>
        <w:rPr>
          <w:sz w:val="24"/>
          <w:szCs w:val="24"/>
        </w:rPr>
      </w:pPr>
    </w:p>
    <w:p w:rsidR="008A4117" w:rsidRPr="004579D1" w:rsidRDefault="008A4117" w:rsidP="008A4117">
      <w:pPr>
        <w:pStyle w:val="NoSpacing"/>
        <w:numPr>
          <w:ilvl w:val="0"/>
          <w:numId w:val="2"/>
        </w:numPr>
        <w:tabs>
          <w:tab w:val="left" w:pos="720"/>
          <w:tab w:val="decimal" w:pos="7920"/>
        </w:tabs>
        <w:rPr>
          <w:sz w:val="24"/>
          <w:szCs w:val="24"/>
        </w:rPr>
      </w:pPr>
      <w:r w:rsidRPr="004579D1">
        <w:rPr>
          <w:sz w:val="24"/>
          <w:szCs w:val="24"/>
        </w:rPr>
        <w:t>Hickman Motors</w:t>
      </w:r>
      <w:r w:rsidR="00941889" w:rsidRPr="00941889">
        <w:rPr>
          <w:color w:val="FF0000"/>
          <w:sz w:val="24"/>
          <w:szCs w:val="24"/>
        </w:rPr>
        <w:t xml:space="preserve"> </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01-000-0080-1815, </w:t>
      </w:r>
      <w:r w:rsidR="00AE2C94">
        <w:rPr>
          <w:sz w:val="24"/>
          <w:szCs w:val="24"/>
        </w:rPr>
        <w:t xml:space="preserve">2 </w:t>
      </w:r>
      <w:r w:rsidRPr="004579D1">
        <w:rPr>
          <w:sz w:val="24"/>
          <w:szCs w:val="24"/>
        </w:rPr>
        <w:t>Chevy Truck</w:t>
      </w:r>
      <w:r w:rsidR="00AE2C94">
        <w:rPr>
          <w:sz w:val="24"/>
          <w:szCs w:val="24"/>
        </w:rPr>
        <w:t>s</w:t>
      </w:r>
      <w:r w:rsidRPr="004579D1">
        <w:rPr>
          <w:sz w:val="24"/>
          <w:szCs w:val="24"/>
        </w:rPr>
        <w:t xml:space="preserve">, Silverado 1500 </w:t>
      </w:r>
      <w:proofErr w:type="spellStart"/>
      <w:r w:rsidRPr="004579D1">
        <w:rPr>
          <w:sz w:val="24"/>
          <w:szCs w:val="24"/>
        </w:rPr>
        <w:t>Reg</w:t>
      </w:r>
      <w:proofErr w:type="spellEnd"/>
      <w:r w:rsidRPr="004579D1">
        <w:rPr>
          <w:sz w:val="24"/>
          <w:szCs w:val="24"/>
        </w:rPr>
        <w:t xml:space="preserve"> 4x4</w:t>
      </w:r>
      <w:r w:rsidRPr="004579D1">
        <w:rPr>
          <w:sz w:val="24"/>
          <w:szCs w:val="24"/>
        </w:rPr>
        <w:tab/>
        <w:t>$55,534.98</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Budget     $150,000       Spent to </w:t>
      </w:r>
      <w:proofErr w:type="gramStart"/>
      <w:r w:rsidRPr="004579D1">
        <w:rPr>
          <w:sz w:val="24"/>
          <w:szCs w:val="24"/>
        </w:rPr>
        <w:t>date  $</w:t>
      </w:r>
      <w:proofErr w:type="gramEnd"/>
      <w:r w:rsidRPr="004579D1">
        <w:rPr>
          <w:sz w:val="24"/>
          <w:szCs w:val="24"/>
        </w:rPr>
        <w:t>29,834</w:t>
      </w:r>
    </w:p>
    <w:p w:rsidR="008A4117" w:rsidRPr="004579D1" w:rsidRDefault="008A4117" w:rsidP="008A4117">
      <w:pPr>
        <w:pStyle w:val="NoSpacing"/>
        <w:tabs>
          <w:tab w:val="left" w:pos="720"/>
          <w:tab w:val="decimal" w:pos="7920"/>
        </w:tabs>
        <w:ind w:left="720"/>
        <w:rPr>
          <w:sz w:val="24"/>
          <w:szCs w:val="24"/>
        </w:rPr>
      </w:pPr>
    </w:p>
    <w:p w:rsidR="008A4117" w:rsidRPr="004579D1" w:rsidRDefault="008A4117" w:rsidP="008A4117">
      <w:pPr>
        <w:pStyle w:val="NoSpacing"/>
        <w:numPr>
          <w:ilvl w:val="0"/>
          <w:numId w:val="2"/>
        </w:numPr>
        <w:tabs>
          <w:tab w:val="left" w:pos="720"/>
          <w:tab w:val="decimal" w:pos="7920"/>
        </w:tabs>
        <w:rPr>
          <w:sz w:val="24"/>
          <w:szCs w:val="24"/>
        </w:rPr>
      </w:pPr>
      <w:r w:rsidRPr="004579D1">
        <w:rPr>
          <w:sz w:val="24"/>
          <w:szCs w:val="24"/>
        </w:rPr>
        <w:t>Central Tile &amp; Masonry Limited</w:t>
      </w:r>
    </w:p>
    <w:p w:rsidR="008A4117" w:rsidRPr="004579D1" w:rsidRDefault="008A4117" w:rsidP="008A4117">
      <w:pPr>
        <w:pStyle w:val="NoSpacing"/>
        <w:tabs>
          <w:tab w:val="left" w:pos="720"/>
          <w:tab w:val="decimal" w:pos="7920"/>
        </w:tabs>
        <w:ind w:left="720"/>
        <w:rPr>
          <w:sz w:val="24"/>
          <w:szCs w:val="24"/>
        </w:rPr>
      </w:pPr>
      <w:r w:rsidRPr="004579D1">
        <w:rPr>
          <w:sz w:val="24"/>
          <w:szCs w:val="24"/>
        </w:rPr>
        <w:t>01-000-0080-1892, Brick/Mortar replacement-Town Hall</w:t>
      </w:r>
      <w:r w:rsidRPr="004579D1">
        <w:rPr>
          <w:sz w:val="24"/>
          <w:szCs w:val="24"/>
        </w:rPr>
        <w:tab/>
        <w:t>$22,679.10</w:t>
      </w:r>
    </w:p>
    <w:p w:rsidR="008A4117" w:rsidRPr="004579D1" w:rsidRDefault="008A4117" w:rsidP="008A4117">
      <w:pPr>
        <w:pStyle w:val="NoSpacing"/>
        <w:tabs>
          <w:tab w:val="left" w:pos="720"/>
          <w:tab w:val="decimal" w:pos="7920"/>
        </w:tabs>
        <w:ind w:left="720"/>
        <w:rPr>
          <w:sz w:val="24"/>
          <w:szCs w:val="24"/>
        </w:rPr>
      </w:pPr>
      <w:r w:rsidRPr="004579D1">
        <w:rPr>
          <w:sz w:val="24"/>
          <w:szCs w:val="24"/>
        </w:rPr>
        <w:t>Budget     $25,805          Spent to date   zero</w:t>
      </w:r>
    </w:p>
    <w:p w:rsidR="008A4117" w:rsidRPr="004579D1" w:rsidRDefault="008A4117" w:rsidP="008A4117">
      <w:pPr>
        <w:pStyle w:val="NoSpacing"/>
        <w:numPr>
          <w:ilvl w:val="0"/>
          <w:numId w:val="2"/>
        </w:numPr>
        <w:tabs>
          <w:tab w:val="left" w:pos="720"/>
          <w:tab w:val="decimal" w:pos="7920"/>
        </w:tabs>
        <w:rPr>
          <w:sz w:val="24"/>
          <w:szCs w:val="24"/>
        </w:rPr>
      </w:pPr>
      <w:r w:rsidRPr="004579D1">
        <w:rPr>
          <w:sz w:val="24"/>
          <w:szCs w:val="24"/>
        </w:rPr>
        <w:lastRenderedPageBreak/>
        <w:t>B&amp;M Paving (1983) Limited</w:t>
      </w:r>
    </w:p>
    <w:p w:rsidR="008A4117" w:rsidRPr="004579D1" w:rsidRDefault="008A4117" w:rsidP="008A4117">
      <w:pPr>
        <w:pStyle w:val="NoSpacing"/>
        <w:tabs>
          <w:tab w:val="left" w:pos="720"/>
          <w:tab w:val="decimal" w:pos="7920"/>
        </w:tabs>
        <w:ind w:left="720"/>
        <w:rPr>
          <w:sz w:val="24"/>
          <w:szCs w:val="24"/>
        </w:rPr>
      </w:pPr>
      <w:r w:rsidRPr="004579D1">
        <w:rPr>
          <w:sz w:val="24"/>
          <w:szCs w:val="24"/>
        </w:rPr>
        <w:t>01-000-0080-1948, Airport Blvd Upgrading 2013 – Claim #1</w:t>
      </w:r>
      <w:r w:rsidRPr="004579D1">
        <w:rPr>
          <w:sz w:val="24"/>
          <w:szCs w:val="24"/>
        </w:rPr>
        <w:tab/>
        <w:t>$226,640.69</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Contract   $260,306        Spent to </w:t>
      </w:r>
      <w:proofErr w:type="gramStart"/>
      <w:r w:rsidRPr="004579D1">
        <w:rPr>
          <w:sz w:val="24"/>
          <w:szCs w:val="24"/>
        </w:rPr>
        <w:t>date  zero</w:t>
      </w:r>
      <w:proofErr w:type="gramEnd"/>
    </w:p>
    <w:p w:rsidR="008A4117" w:rsidRPr="004579D1" w:rsidRDefault="008A4117" w:rsidP="008A4117">
      <w:pPr>
        <w:pStyle w:val="NoSpacing"/>
        <w:tabs>
          <w:tab w:val="left" w:pos="720"/>
          <w:tab w:val="decimal" w:pos="7920"/>
        </w:tabs>
        <w:ind w:left="720"/>
        <w:rPr>
          <w:sz w:val="24"/>
          <w:szCs w:val="24"/>
        </w:rPr>
      </w:pPr>
    </w:p>
    <w:p w:rsidR="008A4117" w:rsidRPr="004579D1" w:rsidRDefault="008A4117" w:rsidP="008A4117">
      <w:pPr>
        <w:pStyle w:val="NoSpacing"/>
        <w:numPr>
          <w:ilvl w:val="0"/>
          <w:numId w:val="2"/>
        </w:numPr>
        <w:tabs>
          <w:tab w:val="left" w:pos="720"/>
          <w:tab w:val="decimal" w:pos="7920"/>
        </w:tabs>
        <w:rPr>
          <w:sz w:val="24"/>
          <w:szCs w:val="24"/>
        </w:rPr>
      </w:pPr>
      <w:r w:rsidRPr="004579D1">
        <w:rPr>
          <w:sz w:val="24"/>
          <w:szCs w:val="24"/>
        </w:rPr>
        <w:t>B&amp;M Paving (1983) Limited</w:t>
      </w:r>
    </w:p>
    <w:p w:rsidR="008A4117" w:rsidRPr="004579D1" w:rsidRDefault="008A4117" w:rsidP="008A4117">
      <w:pPr>
        <w:pStyle w:val="NoSpacing"/>
        <w:tabs>
          <w:tab w:val="left" w:pos="720"/>
          <w:tab w:val="decimal" w:pos="7920"/>
        </w:tabs>
        <w:ind w:left="720"/>
        <w:rPr>
          <w:sz w:val="24"/>
          <w:szCs w:val="24"/>
        </w:rPr>
      </w:pPr>
      <w:r w:rsidRPr="004579D1">
        <w:rPr>
          <w:sz w:val="24"/>
          <w:szCs w:val="24"/>
        </w:rPr>
        <w:t>01-000-0080-1965, Roe Ave Upgrading 2013 – Claim #1</w:t>
      </w:r>
      <w:r w:rsidRPr="004579D1">
        <w:rPr>
          <w:sz w:val="24"/>
          <w:szCs w:val="24"/>
        </w:rPr>
        <w:tab/>
        <w:t>$169,927.17</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Contract   $199,575        Spent to </w:t>
      </w:r>
      <w:proofErr w:type="gramStart"/>
      <w:r w:rsidRPr="004579D1">
        <w:rPr>
          <w:sz w:val="24"/>
          <w:szCs w:val="24"/>
        </w:rPr>
        <w:t>date  zero</w:t>
      </w:r>
      <w:proofErr w:type="gramEnd"/>
    </w:p>
    <w:p w:rsidR="008A4117" w:rsidRDefault="008A4117" w:rsidP="001F3B2C">
      <w:pPr>
        <w:pStyle w:val="NoSpacing"/>
        <w:tabs>
          <w:tab w:val="left" w:pos="720"/>
          <w:tab w:val="decimal" w:pos="7920"/>
        </w:tabs>
        <w:rPr>
          <w:sz w:val="24"/>
          <w:szCs w:val="24"/>
        </w:rPr>
      </w:pPr>
    </w:p>
    <w:p w:rsidR="008A4117" w:rsidRPr="004579D1" w:rsidRDefault="008A4117" w:rsidP="008A4117">
      <w:pPr>
        <w:pStyle w:val="NoSpacing"/>
        <w:numPr>
          <w:ilvl w:val="0"/>
          <w:numId w:val="2"/>
        </w:numPr>
        <w:tabs>
          <w:tab w:val="left" w:pos="720"/>
          <w:tab w:val="decimal" w:pos="7920"/>
        </w:tabs>
        <w:rPr>
          <w:sz w:val="24"/>
          <w:szCs w:val="24"/>
        </w:rPr>
      </w:pPr>
      <w:r w:rsidRPr="004579D1">
        <w:rPr>
          <w:sz w:val="24"/>
          <w:szCs w:val="24"/>
        </w:rPr>
        <w:t>LSG Construction</w:t>
      </w:r>
    </w:p>
    <w:p w:rsidR="008A4117" w:rsidRPr="004579D1" w:rsidRDefault="008A4117" w:rsidP="008A4117">
      <w:pPr>
        <w:pStyle w:val="NoSpacing"/>
        <w:tabs>
          <w:tab w:val="left" w:pos="720"/>
          <w:tab w:val="decimal" w:pos="7920"/>
        </w:tabs>
        <w:ind w:left="720"/>
        <w:rPr>
          <w:sz w:val="24"/>
          <w:szCs w:val="24"/>
        </w:rPr>
      </w:pPr>
      <w:r w:rsidRPr="004579D1">
        <w:rPr>
          <w:sz w:val="24"/>
          <w:szCs w:val="24"/>
        </w:rPr>
        <w:t>01-000-0080-1862, Fire Training Center Smoke House</w:t>
      </w:r>
      <w:r w:rsidRPr="004579D1">
        <w:rPr>
          <w:sz w:val="24"/>
          <w:szCs w:val="24"/>
        </w:rPr>
        <w:tab/>
        <w:t>$67,210.07</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Contract   $224,640         Spent to </w:t>
      </w:r>
      <w:proofErr w:type="gramStart"/>
      <w:r w:rsidRPr="004579D1">
        <w:rPr>
          <w:sz w:val="24"/>
          <w:szCs w:val="24"/>
        </w:rPr>
        <w:t>date  $</w:t>
      </w:r>
      <w:proofErr w:type="gramEnd"/>
      <w:r w:rsidRPr="004579D1">
        <w:rPr>
          <w:sz w:val="24"/>
          <w:szCs w:val="24"/>
        </w:rPr>
        <w:t>61,581</w:t>
      </w:r>
    </w:p>
    <w:p w:rsidR="008A4117" w:rsidRPr="004579D1" w:rsidRDefault="008A4117" w:rsidP="008A4117">
      <w:pPr>
        <w:pStyle w:val="NoSpacing"/>
        <w:rPr>
          <w:sz w:val="24"/>
          <w:szCs w:val="24"/>
          <w:u w:val="single"/>
        </w:rPr>
      </w:pPr>
    </w:p>
    <w:p w:rsidR="008A4117" w:rsidRPr="004579D1" w:rsidRDefault="008A4117" w:rsidP="008A4117">
      <w:pPr>
        <w:pStyle w:val="NoSpacing"/>
        <w:rPr>
          <w:sz w:val="24"/>
          <w:szCs w:val="24"/>
          <w:u w:val="single"/>
        </w:rPr>
      </w:pPr>
    </w:p>
    <w:p w:rsidR="008A4117" w:rsidRPr="004579D1" w:rsidRDefault="008A4117" w:rsidP="008A4117">
      <w:pPr>
        <w:pStyle w:val="NoSpacing"/>
        <w:rPr>
          <w:sz w:val="24"/>
          <w:szCs w:val="24"/>
          <w:u w:val="single"/>
        </w:rPr>
      </w:pPr>
      <w:r w:rsidRPr="004579D1">
        <w:rPr>
          <w:sz w:val="24"/>
          <w:szCs w:val="24"/>
          <w:u w:val="single"/>
        </w:rPr>
        <w:t xml:space="preserve">AS RECOMMENDED BY </w:t>
      </w:r>
      <w:proofErr w:type="gramStart"/>
      <w:r w:rsidRPr="004579D1">
        <w:rPr>
          <w:sz w:val="24"/>
          <w:szCs w:val="24"/>
          <w:u w:val="single"/>
        </w:rPr>
        <w:t>THE  RECREATION</w:t>
      </w:r>
      <w:proofErr w:type="gramEnd"/>
      <w:r w:rsidRPr="004579D1">
        <w:rPr>
          <w:sz w:val="24"/>
          <w:szCs w:val="24"/>
          <w:u w:val="single"/>
        </w:rPr>
        <w:t xml:space="preserve"> COMMITTEE AUGUST  26, 2013</w:t>
      </w:r>
    </w:p>
    <w:p w:rsidR="008A4117" w:rsidRPr="004579D1" w:rsidRDefault="008A4117" w:rsidP="008A4117">
      <w:pPr>
        <w:pStyle w:val="NoSpacing"/>
        <w:tabs>
          <w:tab w:val="left" w:pos="720"/>
          <w:tab w:val="decimal" w:pos="7920"/>
        </w:tabs>
        <w:ind w:left="720"/>
        <w:rPr>
          <w:sz w:val="24"/>
          <w:szCs w:val="24"/>
        </w:rPr>
      </w:pPr>
    </w:p>
    <w:p w:rsidR="008A4117" w:rsidRPr="004579D1" w:rsidRDefault="008A4117" w:rsidP="008A4117">
      <w:pPr>
        <w:pStyle w:val="NoSpacing"/>
        <w:numPr>
          <w:ilvl w:val="0"/>
          <w:numId w:val="2"/>
        </w:numPr>
        <w:tabs>
          <w:tab w:val="left" w:pos="720"/>
          <w:tab w:val="decimal" w:pos="7920"/>
        </w:tabs>
        <w:rPr>
          <w:sz w:val="24"/>
          <w:szCs w:val="24"/>
          <w:u w:val="single"/>
        </w:rPr>
      </w:pPr>
      <w:r w:rsidRPr="004579D1">
        <w:rPr>
          <w:sz w:val="24"/>
          <w:szCs w:val="24"/>
        </w:rPr>
        <w:t xml:space="preserve">Ron </w:t>
      </w:r>
      <w:proofErr w:type="spellStart"/>
      <w:r w:rsidRPr="004579D1">
        <w:rPr>
          <w:sz w:val="24"/>
          <w:szCs w:val="24"/>
        </w:rPr>
        <w:t>Fougere</w:t>
      </w:r>
      <w:proofErr w:type="spellEnd"/>
      <w:r w:rsidRPr="004579D1">
        <w:rPr>
          <w:sz w:val="24"/>
          <w:szCs w:val="24"/>
        </w:rPr>
        <w:t xml:space="preserve"> Associates</w:t>
      </w:r>
      <w:r w:rsidRPr="004579D1">
        <w:rPr>
          <w:sz w:val="24"/>
          <w:szCs w:val="24"/>
        </w:rPr>
        <w:tab/>
        <w:t>$21,893.75</w:t>
      </w:r>
    </w:p>
    <w:p w:rsidR="008A4117" w:rsidRPr="004579D1" w:rsidRDefault="008A4117" w:rsidP="008A4117">
      <w:pPr>
        <w:pStyle w:val="NoSpacing"/>
        <w:tabs>
          <w:tab w:val="left" w:pos="720"/>
          <w:tab w:val="decimal" w:pos="7920"/>
        </w:tabs>
        <w:ind w:left="720"/>
        <w:rPr>
          <w:sz w:val="24"/>
          <w:szCs w:val="24"/>
        </w:rPr>
      </w:pPr>
      <w:r w:rsidRPr="004579D1">
        <w:rPr>
          <w:sz w:val="24"/>
          <w:szCs w:val="24"/>
        </w:rPr>
        <w:t xml:space="preserve">01-000-0080-1817, Multiplex Feasibility </w:t>
      </w:r>
      <w:proofErr w:type="gramStart"/>
      <w:r w:rsidRPr="004579D1">
        <w:rPr>
          <w:sz w:val="24"/>
          <w:szCs w:val="24"/>
        </w:rPr>
        <w:t>Study  75</w:t>
      </w:r>
      <w:proofErr w:type="gramEnd"/>
      <w:r w:rsidRPr="004579D1">
        <w:rPr>
          <w:sz w:val="24"/>
          <w:szCs w:val="24"/>
        </w:rPr>
        <w:t>% complete</w:t>
      </w:r>
    </w:p>
    <w:p w:rsidR="008A4117" w:rsidRPr="004579D1" w:rsidRDefault="008A4117" w:rsidP="008A4117">
      <w:pPr>
        <w:pStyle w:val="NoSpacing"/>
        <w:tabs>
          <w:tab w:val="left" w:pos="720"/>
          <w:tab w:val="decimal" w:pos="7920"/>
        </w:tabs>
        <w:ind w:left="720"/>
        <w:rPr>
          <w:sz w:val="24"/>
          <w:szCs w:val="24"/>
        </w:rPr>
      </w:pPr>
      <w:r w:rsidRPr="004579D1">
        <w:rPr>
          <w:sz w:val="24"/>
          <w:szCs w:val="24"/>
        </w:rPr>
        <w:t>Budget    zero                 Spent to date $41,850.08</w:t>
      </w:r>
    </w:p>
    <w:p w:rsidR="008A4117" w:rsidRPr="004579D1" w:rsidRDefault="008A4117" w:rsidP="008A4117">
      <w:pPr>
        <w:pStyle w:val="NoSpacing"/>
        <w:tabs>
          <w:tab w:val="left" w:pos="720"/>
          <w:tab w:val="decimal" w:pos="7920"/>
        </w:tabs>
        <w:ind w:left="720"/>
        <w:rPr>
          <w:sz w:val="24"/>
          <w:szCs w:val="24"/>
        </w:rPr>
      </w:pPr>
    </w:p>
    <w:p w:rsidR="008A4117" w:rsidRPr="004579D1" w:rsidRDefault="008A4117" w:rsidP="008A4117">
      <w:pPr>
        <w:pStyle w:val="NoSpacing"/>
        <w:tabs>
          <w:tab w:val="left" w:pos="720"/>
          <w:tab w:val="decimal" w:pos="7920"/>
        </w:tabs>
        <w:rPr>
          <w:sz w:val="24"/>
          <w:szCs w:val="24"/>
        </w:rPr>
      </w:pPr>
    </w:p>
    <w:p w:rsidR="008A4117" w:rsidRPr="004579D1" w:rsidRDefault="008A4117" w:rsidP="008A4117">
      <w:pPr>
        <w:pStyle w:val="NoSpacing"/>
        <w:tabs>
          <w:tab w:val="left" w:pos="720"/>
          <w:tab w:val="decimal" w:pos="7920"/>
        </w:tabs>
        <w:rPr>
          <w:sz w:val="24"/>
          <w:szCs w:val="24"/>
          <w:u w:val="single"/>
        </w:rPr>
      </w:pPr>
      <w:r w:rsidRPr="004579D1">
        <w:rPr>
          <w:sz w:val="24"/>
          <w:szCs w:val="24"/>
          <w:u w:val="single"/>
        </w:rPr>
        <w:t>OPERATING</w:t>
      </w:r>
    </w:p>
    <w:p w:rsidR="008A4117" w:rsidRPr="004579D1" w:rsidRDefault="008A4117" w:rsidP="008A4117">
      <w:pPr>
        <w:pStyle w:val="NoSpacing"/>
        <w:tabs>
          <w:tab w:val="left" w:pos="720"/>
          <w:tab w:val="decimal" w:pos="7920"/>
        </w:tabs>
        <w:rPr>
          <w:sz w:val="24"/>
          <w:szCs w:val="24"/>
          <w:u w:val="single"/>
        </w:rPr>
      </w:pPr>
    </w:p>
    <w:p w:rsidR="008A4117" w:rsidRPr="004579D1" w:rsidRDefault="008A4117" w:rsidP="008A4117">
      <w:pPr>
        <w:pStyle w:val="NoSpacing"/>
        <w:rPr>
          <w:sz w:val="24"/>
          <w:szCs w:val="24"/>
          <w:u w:val="single"/>
        </w:rPr>
      </w:pPr>
      <w:r w:rsidRPr="004579D1">
        <w:rPr>
          <w:sz w:val="24"/>
          <w:szCs w:val="24"/>
          <w:u w:val="single"/>
        </w:rPr>
        <w:t xml:space="preserve">AS RECOMMENDED BY THE MUNICIPAL WORKS &amp; SERVICES COMMITTEE </w:t>
      </w:r>
      <w:proofErr w:type="gramStart"/>
      <w:r w:rsidRPr="004579D1">
        <w:rPr>
          <w:sz w:val="24"/>
          <w:szCs w:val="24"/>
          <w:u w:val="single"/>
        </w:rPr>
        <w:t>AUGUST  28</w:t>
      </w:r>
      <w:proofErr w:type="gramEnd"/>
      <w:r w:rsidRPr="004579D1">
        <w:rPr>
          <w:sz w:val="24"/>
          <w:szCs w:val="24"/>
          <w:u w:val="single"/>
        </w:rPr>
        <w:t>, 2013</w:t>
      </w:r>
    </w:p>
    <w:p w:rsidR="008A4117" w:rsidRPr="004579D1" w:rsidRDefault="008A4117" w:rsidP="008A4117">
      <w:pPr>
        <w:pStyle w:val="NoSpacing"/>
        <w:tabs>
          <w:tab w:val="left" w:pos="720"/>
          <w:tab w:val="decimal" w:pos="7920"/>
        </w:tabs>
        <w:rPr>
          <w:sz w:val="24"/>
          <w:szCs w:val="24"/>
        </w:rPr>
      </w:pPr>
      <w:r w:rsidRPr="004579D1">
        <w:rPr>
          <w:sz w:val="24"/>
          <w:szCs w:val="24"/>
        </w:rPr>
        <w:t xml:space="preserve">             </w:t>
      </w:r>
    </w:p>
    <w:p w:rsidR="008A4117" w:rsidRPr="004579D1" w:rsidRDefault="008A4117" w:rsidP="008A4117">
      <w:pPr>
        <w:pStyle w:val="NoSpacing"/>
        <w:numPr>
          <w:ilvl w:val="0"/>
          <w:numId w:val="6"/>
        </w:numPr>
        <w:tabs>
          <w:tab w:val="left" w:pos="720"/>
          <w:tab w:val="decimal" w:pos="7920"/>
        </w:tabs>
        <w:rPr>
          <w:sz w:val="24"/>
          <w:szCs w:val="24"/>
        </w:rPr>
      </w:pPr>
      <w:r w:rsidRPr="004579D1">
        <w:rPr>
          <w:sz w:val="24"/>
          <w:szCs w:val="24"/>
        </w:rPr>
        <w:t>Crown Contracting</w:t>
      </w:r>
    </w:p>
    <w:p w:rsidR="008A4117" w:rsidRPr="004579D1" w:rsidRDefault="008A4117" w:rsidP="008A4117">
      <w:pPr>
        <w:pStyle w:val="NoSpacing"/>
        <w:tabs>
          <w:tab w:val="left" w:pos="720"/>
          <w:tab w:val="decimal" w:pos="7920"/>
        </w:tabs>
        <w:rPr>
          <w:sz w:val="24"/>
          <w:szCs w:val="24"/>
        </w:rPr>
      </w:pPr>
      <w:r w:rsidRPr="004579D1">
        <w:rPr>
          <w:sz w:val="24"/>
          <w:szCs w:val="24"/>
        </w:rPr>
        <w:tab/>
        <w:t>00-320-1000-6100, Crack sealing Town Streets as per contract</w:t>
      </w:r>
      <w:r w:rsidRPr="004579D1">
        <w:rPr>
          <w:sz w:val="24"/>
          <w:szCs w:val="24"/>
        </w:rPr>
        <w:tab/>
        <w:t>$21,989.80</w:t>
      </w:r>
    </w:p>
    <w:p w:rsidR="008A4117" w:rsidRPr="004579D1" w:rsidRDefault="008A4117" w:rsidP="008A4117">
      <w:pPr>
        <w:pStyle w:val="NoSpacing"/>
        <w:tabs>
          <w:tab w:val="left" w:pos="720"/>
          <w:tab w:val="decimal" w:pos="7920"/>
        </w:tabs>
        <w:rPr>
          <w:sz w:val="24"/>
          <w:szCs w:val="24"/>
        </w:rPr>
      </w:pPr>
      <w:r w:rsidRPr="004579D1">
        <w:rPr>
          <w:sz w:val="24"/>
          <w:szCs w:val="24"/>
        </w:rPr>
        <w:tab/>
      </w:r>
      <w:proofErr w:type="gramStart"/>
      <w:r w:rsidRPr="004579D1">
        <w:rPr>
          <w:sz w:val="24"/>
          <w:szCs w:val="24"/>
        </w:rPr>
        <w:t>Budget  $</w:t>
      </w:r>
      <w:proofErr w:type="gramEnd"/>
      <w:r w:rsidRPr="004579D1">
        <w:rPr>
          <w:sz w:val="24"/>
          <w:szCs w:val="24"/>
        </w:rPr>
        <w:t xml:space="preserve">95,000             Spent to date  $45,276  </w:t>
      </w:r>
    </w:p>
    <w:p w:rsidR="008A4117" w:rsidRPr="008F2DD7" w:rsidRDefault="008A4117" w:rsidP="008A4117">
      <w:pPr>
        <w:pStyle w:val="NoSpacing"/>
        <w:tabs>
          <w:tab w:val="left" w:pos="720"/>
          <w:tab w:val="decimal" w:pos="7920"/>
        </w:tabs>
        <w:rPr>
          <w:sz w:val="24"/>
          <w:szCs w:val="24"/>
        </w:rPr>
      </w:pPr>
      <w:r w:rsidRPr="008F2DD7">
        <w:rPr>
          <w:sz w:val="24"/>
          <w:szCs w:val="24"/>
        </w:rPr>
        <w:t xml:space="preserve">       </w:t>
      </w:r>
      <w:r w:rsidRPr="008F2DD7">
        <w:rPr>
          <w:sz w:val="24"/>
          <w:szCs w:val="24"/>
        </w:rPr>
        <w:tab/>
      </w:r>
    </w:p>
    <w:p w:rsidR="008A4117" w:rsidRPr="008F2DD7" w:rsidRDefault="008A4117" w:rsidP="008A4117">
      <w:pPr>
        <w:pStyle w:val="NoSpacing"/>
        <w:tabs>
          <w:tab w:val="left" w:pos="720"/>
          <w:tab w:val="decimal" w:pos="7920"/>
        </w:tabs>
        <w:rPr>
          <w:sz w:val="24"/>
          <w:szCs w:val="24"/>
        </w:rPr>
      </w:pPr>
    </w:p>
    <w:p w:rsidR="008A4117" w:rsidRPr="008F2DD7" w:rsidRDefault="008A4117" w:rsidP="008A4117">
      <w:pPr>
        <w:pStyle w:val="NoSpacing"/>
        <w:tabs>
          <w:tab w:val="left" w:pos="720"/>
          <w:tab w:val="decimal" w:pos="7920"/>
        </w:tabs>
        <w:rPr>
          <w:sz w:val="24"/>
          <w:szCs w:val="24"/>
          <w:u w:val="single"/>
        </w:rPr>
      </w:pPr>
      <w:r w:rsidRPr="008F2DD7">
        <w:rPr>
          <w:sz w:val="24"/>
          <w:szCs w:val="24"/>
        </w:rPr>
        <w:t>Total capital invoices for approval</w:t>
      </w:r>
      <w:r w:rsidRPr="008F2DD7">
        <w:rPr>
          <w:sz w:val="24"/>
          <w:szCs w:val="24"/>
        </w:rPr>
        <w:tab/>
        <w:t>$</w:t>
      </w:r>
      <w:r>
        <w:rPr>
          <w:sz w:val="24"/>
          <w:szCs w:val="24"/>
        </w:rPr>
        <w:t>612,240.72</w:t>
      </w:r>
      <w:r w:rsidRPr="008F2DD7">
        <w:rPr>
          <w:sz w:val="24"/>
          <w:szCs w:val="24"/>
        </w:rPr>
        <w:tab/>
      </w:r>
    </w:p>
    <w:p w:rsidR="008A4117" w:rsidRPr="008F2DD7" w:rsidRDefault="008A4117" w:rsidP="008A4117">
      <w:pPr>
        <w:pStyle w:val="NoSpacing"/>
        <w:tabs>
          <w:tab w:val="left" w:pos="720"/>
          <w:tab w:val="decimal" w:pos="7920"/>
        </w:tabs>
        <w:rPr>
          <w:sz w:val="24"/>
          <w:szCs w:val="24"/>
        </w:rPr>
      </w:pPr>
      <w:r w:rsidRPr="008F2DD7">
        <w:rPr>
          <w:sz w:val="24"/>
          <w:szCs w:val="24"/>
        </w:rPr>
        <w:t>Total operating invoices for approval</w:t>
      </w:r>
      <w:r w:rsidRPr="008F2DD7">
        <w:rPr>
          <w:sz w:val="24"/>
          <w:szCs w:val="24"/>
        </w:rPr>
        <w:tab/>
      </w:r>
      <w:r>
        <w:rPr>
          <w:sz w:val="24"/>
          <w:szCs w:val="24"/>
        </w:rPr>
        <w:t>$21,989.80</w:t>
      </w:r>
    </w:p>
    <w:p w:rsidR="008A4117" w:rsidRPr="008F2DD7" w:rsidRDefault="008A4117" w:rsidP="008A4117">
      <w:pPr>
        <w:pStyle w:val="NoSpacing"/>
        <w:tabs>
          <w:tab w:val="left" w:pos="720"/>
          <w:tab w:val="decimal" w:pos="7920"/>
        </w:tabs>
        <w:rPr>
          <w:sz w:val="24"/>
          <w:szCs w:val="24"/>
          <w:u w:val="double"/>
        </w:rPr>
      </w:pPr>
      <w:r w:rsidRPr="008F2DD7">
        <w:rPr>
          <w:sz w:val="24"/>
          <w:szCs w:val="24"/>
        </w:rPr>
        <w:t>Grand total of invoices for approval</w:t>
      </w:r>
      <w:r w:rsidRPr="008F2DD7">
        <w:rPr>
          <w:sz w:val="24"/>
          <w:szCs w:val="24"/>
        </w:rPr>
        <w:tab/>
      </w:r>
      <w:r w:rsidRPr="008F2DD7">
        <w:rPr>
          <w:sz w:val="24"/>
          <w:szCs w:val="24"/>
          <w:u w:val="double"/>
        </w:rPr>
        <w:t>$</w:t>
      </w:r>
      <w:r>
        <w:rPr>
          <w:sz w:val="24"/>
          <w:szCs w:val="24"/>
          <w:u w:val="double"/>
        </w:rPr>
        <w:t>634,230.52</w:t>
      </w:r>
    </w:p>
    <w:p w:rsidR="008A4117" w:rsidRPr="00897AF2" w:rsidRDefault="008A4117" w:rsidP="008A4117"/>
    <w:p w:rsidR="008A4117" w:rsidRDefault="008A4117" w:rsidP="008A4117">
      <w:pPr>
        <w:tabs>
          <w:tab w:val="left" w:pos="-1200"/>
          <w:tab w:val="left" w:pos="-1020"/>
        </w:tabs>
        <w:rPr>
          <w:rFonts w:cs="Arial"/>
          <w:bCs/>
          <w:lang w:val="en-GB"/>
        </w:rPr>
      </w:pPr>
    </w:p>
    <w:p w:rsidR="008A4117" w:rsidRDefault="008A4117" w:rsidP="008A4117">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8A4117" w:rsidRDefault="008A4117" w:rsidP="008A4117">
      <w:pPr>
        <w:tabs>
          <w:tab w:val="left" w:pos="-1200"/>
          <w:tab w:val="left" w:pos="-1020"/>
        </w:tabs>
        <w:rPr>
          <w:rFonts w:cs="Arial"/>
          <w:bCs/>
          <w:lang w:val="en-GB"/>
        </w:rPr>
      </w:pPr>
    </w:p>
    <w:p w:rsidR="008A4117" w:rsidRPr="009E2C9B" w:rsidRDefault="009E2C9B" w:rsidP="008A4117">
      <w:pPr>
        <w:tabs>
          <w:tab w:val="left" w:pos="-1200"/>
          <w:tab w:val="left" w:pos="-1020"/>
        </w:tabs>
        <w:rPr>
          <w:rFonts w:cs="Arial"/>
          <w:b/>
          <w:bCs/>
          <w:sz w:val="26"/>
          <w:szCs w:val="26"/>
          <w:lang w:val="en-GB"/>
        </w:rPr>
      </w:pPr>
      <w:r w:rsidRPr="009E2C9B">
        <w:rPr>
          <w:rFonts w:cs="Arial"/>
          <w:b/>
          <w:bCs/>
          <w:sz w:val="26"/>
          <w:szCs w:val="26"/>
          <w:lang w:val="en-GB"/>
        </w:rPr>
        <w:t>Motion #13-219</w:t>
      </w:r>
    </w:p>
    <w:p w:rsidR="009E2C9B" w:rsidRPr="009E2C9B" w:rsidRDefault="009E2C9B" w:rsidP="008A4117">
      <w:pPr>
        <w:tabs>
          <w:tab w:val="left" w:pos="-1200"/>
          <w:tab w:val="left" w:pos="-1020"/>
        </w:tabs>
        <w:rPr>
          <w:rFonts w:cs="Arial"/>
          <w:b/>
          <w:bCs/>
          <w:sz w:val="26"/>
          <w:szCs w:val="26"/>
          <w:lang w:val="en-GB"/>
        </w:rPr>
      </w:pPr>
      <w:r w:rsidRPr="009E2C9B">
        <w:rPr>
          <w:rFonts w:cs="Arial"/>
          <w:b/>
          <w:bCs/>
          <w:sz w:val="26"/>
          <w:szCs w:val="26"/>
          <w:lang w:val="en-GB"/>
        </w:rPr>
        <w:t>Invoices for Approval</w:t>
      </w:r>
    </w:p>
    <w:p w:rsidR="008A4117" w:rsidRDefault="008A4117" w:rsidP="008A4117">
      <w:pPr>
        <w:tabs>
          <w:tab w:val="left" w:pos="-1200"/>
          <w:tab w:val="left" w:pos="-1020"/>
        </w:tabs>
        <w:rPr>
          <w:rFonts w:cs="Arial"/>
          <w:bCs/>
          <w:lang w:val="en-GB"/>
        </w:rPr>
      </w:pPr>
    </w:p>
    <w:p w:rsidR="008A4117" w:rsidRDefault="009E2C9B" w:rsidP="009E2C9B">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Parrott</w:t>
      </w:r>
      <w:r w:rsidR="008A4117" w:rsidRPr="00CF46B6">
        <w:rPr>
          <w:rFonts w:cs="Arial"/>
          <w:bCs/>
          <w:sz w:val="24"/>
          <w:szCs w:val="24"/>
          <w:lang w:val="en-GB"/>
        </w:rPr>
        <w:t xml:space="preserve"> that the invoices be paid as presented.</w:t>
      </w:r>
    </w:p>
    <w:p w:rsidR="008A4117" w:rsidRDefault="008A4117" w:rsidP="008A4117">
      <w:pPr>
        <w:rPr>
          <w:b/>
          <w:sz w:val="28"/>
          <w:szCs w:val="28"/>
        </w:rPr>
      </w:pPr>
    </w:p>
    <w:p w:rsidR="00BA6FB4" w:rsidRDefault="009E2C9B" w:rsidP="008A4117">
      <w:r>
        <w:rPr>
          <w:b/>
          <w:sz w:val="28"/>
          <w:szCs w:val="28"/>
        </w:rPr>
        <w:lastRenderedPageBreak/>
        <w:tab/>
      </w:r>
      <w:r w:rsidR="00BA6FB4">
        <w:tab/>
        <w:t xml:space="preserve">In </w:t>
      </w:r>
      <w:proofErr w:type="spellStart"/>
      <w:r w:rsidR="00BA6FB4">
        <w:t>Favour</w:t>
      </w:r>
      <w:proofErr w:type="spellEnd"/>
      <w:r w:rsidR="00BA6FB4">
        <w:t>:</w:t>
      </w:r>
      <w:r w:rsidR="00BA6FB4">
        <w:tab/>
        <w:t>7</w:t>
      </w:r>
      <w:r w:rsidR="00BA6FB4">
        <w:tab/>
        <w:t>Opposing:</w:t>
      </w:r>
      <w:r w:rsidR="00BA6FB4">
        <w:tab/>
        <w:t>0</w:t>
      </w:r>
    </w:p>
    <w:p w:rsidR="00BA6FB4" w:rsidRDefault="00BA6FB4" w:rsidP="008A4117"/>
    <w:p w:rsidR="009E2C9B" w:rsidRDefault="00BA6FB4" w:rsidP="008A4117">
      <w:pPr>
        <w:rPr>
          <w:b/>
          <w:sz w:val="28"/>
          <w:szCs w:val="28"/>
        </w:rPr>
      </w:pPr>
      <w:r w:rsidRPr="00BA6FB4">
        <w:rPr>
          <w:b/>
        </w:rPr>
        <w:t>Decision:</w:t>
      </w:r>
      <w:r>
        <w:tab/>
        <w:t>Motion carried.</w:t>
      </w:r>
      <w:r w:rsidR="009E2C9B">
        <w:rPr>
          <w:b/>
          <w:sz w:val="28"/>
          <w:szCs w:val="28"/>
        </w:rPr>
        <w:tab/>
      </w:r>
    </w:p>
    <w:p w:rsidR="006E4B84" w:rsidRDefault="006E4B84" w:rsidP="008A4117">
      <w:pPr>
        <w:rPr>
          <w:b/>
          <w:sz w:val="28"/>
          <w:szCs w:val="28"/>
        </w:rPr>
      </w:pPr>
    </w:p>
    <w:p w:rsidR="008A4117" w:rsidRDefault="008A4117" w:rsidP="008A4117">
      <w:pPr>
        <w:rPr>
          <w:b/>
          <w:sz w:val="28"/>
          <w:szCs w:val="28"/>
        </w:rPr>
      </w:pPr>
      <w:r>
        <w:rPr>
          <w:b/>
          <w:sz w:val="28"/>
          <w:szCs w:val="28"/>
        </w:rPr>
        <w:t>Correspondence – Water &amp; Sewer Levy</w:t>
      </w:r>
    </w:p>
    <w:p w:rsidR="008A4117" w:rsidRDefault="008A4117" w:rsidP="008A4117">
      <w:pPr>
        <w:rPr>
          <w:b/>
          <w:sz w:val="28"/>
          <w:szCs w:val="28"/>
        </w:rPr>
      </w:pPr>
    </w:p>
    <w:p w:rsidR="008A4117" w:rsidRDefault="008A4117" w:rsidP="008A4117">
      <w:r>
        <w:t xml:space="preserve">The Committee reviewed a letter from a resident who is purchasing a piece of land in the new </w:t>
      </w:r>
      <w:proofErr w:type="spellStart"/>
      <w:r>
        <w:t>Cecon</w:t>
      </w:r>
      <w:proofErr w:type="spellEnd"/>
      <w:r>
        <w:t xml:space="preserve"> development.  He is writing objecting to have to pay a $1500 water and sewer levy on the purchase on the issuance of the building permit for the property. The levy was introduced in the 2013 budget.  He indicated he made his deposit on the land last year and was not aware of the fee at the time the deposit was made.  </w:t>
      </w:r>
    </w:p>
    <w:p w:rsidR="008A4117" w:rsidRDefault="008A4117" w:rsidP="008A4117"/>
    <w:p w:rsidR="008A4117" w:rsidRDefault="008A4117" w:rsidP="008A4117">
      <w:r>
        <w:t>The Committee is not prepared to recommend the waiving of the fee in this instance.</w:t>
      </w:r>
    </w:p>
    <w:p w:rsidR="008A4117" w:rsidRDefault="008A4117" w:rsidP="008A4117"/>
    <w:p w:rsidR="008A4117" w:rsidRPr="00C96723" w:rsidRDefault="008A4117" w:rsidP="008A4117">
      <w:pPr>
        <w:rPr>
          <w:b/>
          <w:sz w:val="28"/>
          <w:szCs w:val="28"/>
        </w:rPr>
      </w:pPr>
      <w:r w:rsidRPr="00C96723">
        <w:rPr>
          <w:b/>
          <w:sz w:val="28"/>
          <w:szCs w:val="28"/>
        </w:rPr>
        <w:t>Purchase of Land – 300A Gander Bay Road</w:t>
      </w:r>
    </w:p>
    <w:p w:rsidR="008A4117" w:rsidRDefault="008A4117" w:rsidP="008A4117"/>
    <w:p w:rsidR="008A4117" w:rsidRDefault="008A4117" w:rsidP="008A4117">
      <w:r>
        <w:t xml:space="preserve">A resident at 300A Gander Bay Road wrote requesting the Town sell them a parcel of land immediately in front of their property between them and Cooper Blvd.  The area of land is approximately 0.5 acres. </w:t>
      </w:r>
    </w:p>
    <w:p w:rsidR="006E4B84" w:rsidRDefault="006E4B84" w:rsidP="008A4117"/>
    <w:p w:rsidR="006E4B84" w:rsidRPr="006E4B84" w:rsidRDefault="006E4B84" w:rsidP="008A4117">
      <w:pPr>
        <w:rPr>
          <w:b/>
          <w:sz w:val="26"/>
          <w:szCs w:val="26"/>
        </w:rPr>
      </w:pPr>
      <w:r w:rsidRPr="006E4B84">
        <w:rPr>
          <w:b/>
          <w:sz w:val="26"/>
          <w:szCs w:val="26"/>
        </w:rPr>
        <w:t>Motion #13-220</w:t>
      </w:r>
    </w:p>
    <w:p w:rsidR="006E4B84" w:rsidRPr="006E4B84" w:rsidRDefault="006E4B84" w:rsidP="008A4117">
      <w:pPr>
        <w:rPr>
          <w:b/>
          <w:sz w:val="26"/>
          <w:szCs w:val="26"/>
        </w:rPr>
      </w:pPr>
      <w:r w:rsidRPr="006E4B84">
        <w:rPr>
          <w:b/>
          <w:sz w:val="26"/>
          <w:szCs w:val="26"/>
        </w:rPr>
        <w:t>Purchase of Land – 300A Gander Bay Road</w:t>
      </w:r>
    </w:p>
    <w:p w:rsidR="008A4117" w:rsidRDefault="008A4117" w:rsidP="008A4117"/>
    <w:p w:rsidR="008A4117" w:rsidRDefault="006E4B84" w:rsidP="008A4117">
      <w:r>
        <w:t xml:space="preserve">Moved by </w:t>
      </w:r>
      <w:proofErr w:type="spellStart"/>
      <w:r w:rsidR="00477027">
        <w:t>Councillor</w:t>
      </w:r>
      <w:proofErr w:type="spellEnd"/>
      <w:r w:rsidR="00477027">
        <w:t xml:space="preserve"> Scott and seconded by </w:t>
      </w:r>
      <w:proofErr w:type="spellStart"/>
      <w:r w:rsidR="00477027">
        <w:t>Councillor</w:t>
      </w:r>
      <w:proofErr w:type="spellEnd"/>
      <w:r w:rsidR="00477027">
        <w:t xml:space="preserve"> Parrott</w:t>
      </w:r>
      <w:r w:rsidR="008A4117">
        <w:t xml:space="preserve"> that the parcel of land more particularly described in </w:t>
      </w:r>
      <w:proofErr w:type="gramStart"/>
      <w:r w:rsidR="008A4117">
        <w:t>Drawing</w:t>
      </w:r>
      <w:proofErr w:type="gramEnd"/>
      <w:r w:rsidR="008A4117">
        <w:t xml:space="preserve"> 13-1056 be sold to Neil French at a price of $12,500 per acre.</w:t>
      </w:r>
    </w:p>
    <w:p w:rsidR="00477027" w:rsidRDefault="00477027" w:rsidP="008A4117"/>
    <w:p w:rsidR="00477027" w:rsidRDefault="00477027" w:rsidP="008A4117">
      <w:r>
        <w:tab/>
      </w:r>
      <w:r>
        <w:tab/>
        <w:t xml:space="preserve">In </w:t>
      </w:r>
      <w:proofErr w:type="spellStart"/>
      <w:r>
        <w:t>Favour</w:t>
      </w:r>
      <w:proofErr w:type="spellEnd"/>
      <w:r>
        <w:t>:</w:t>
      </w:r>
      <w:r>
        <w:tab/>
        <w:t>7</w:t>
      </w:r>
      <w:r>
        <w:tab/>
        <w:t>Opposing:</w:t>
      </w:r>
      <w:r>
        <w:tab/>
        <w:t>0</w:t>
      </w:r>
    </w:p>
    <w:p w:rsidR="00477027" w:rsidRDefault="00477027" w:rsidP="008A4117"/>
    <w:p w:rsidR="00477027" w:rsidRDefault="00477027" w:rsidP="008A4117">
      <w:r w:rsidRPr="00477027">
        <w:rPr>
          <w:b/>
        </w:rPr>
        <w:t>Decision:</w:t>
      </w:r>
      <w:r>
        <w:tab/>
        <w:t>Motion carried.</w:t>
      </w:r>
    </w:p>
    <w:p w:rsidR="008A4117" w:rsidRDefault="008A4117" w:rsidP="008A4117"/>
    <w:p w:rsidR="008A4117" w:rsidRPr="00D83589" w:rsidRDefault="008A4117" w:rsidP="008A4117">
      <w:pPr>
        <w:rPr>
          <w:b/>
          <w:sz w:val="28"/>
          <w:szCs w:val="28"/>
        </w:rPr>
      </w:pPr>
      <w:r w:rsidRPr="00D83589">
        <w:rPr>
          <w:b/>
          <w:sz w:val="28"/>
          <w:szCs w:val="28"/>
        </w:rPr>
        <w:t>Correspondence – 11 Howe Street</w:t>
      </w:r>
    </w:p>
    <w:p w:rsidR="008A4117" w:rsidRDefault="008A4117" w:rsidP="008A4117"/>
    <w:p w:rsidR="008A4117" w:rsidRDefault="008A4117" w:rsidP="008A4117">
      <w:r>
        <w:t>The owner of 11 Howe Street wrote Council expressing his concerns with regard to conditions on the street, more particularly the road conditions including the potholes as well as dust in the area.  He is asking the Town give him a reduction in his property taxes because of the inconveniences regarding the construction.</w:t>
      </w:r>
    </w:p>
    <w:p w:rsidR="008A4117" w:rsidRDefault="008A4117" w:rsidP="008A4117"/>
    <w:p w:rsidR="008A4117" w:rsidRDefault="008A4117" w:rsidP="008A4117">
      <w:r>
        <w:t xml:space="preserve">The Committee is not recommending that a tax adjustment be made on the 11 Howe Street property.  </w:t>
      </w:r>
    </w:p>
    <w:p w:rsidR="00A061CF" w:rsidRDefault="00A061CF" w:rsidP="008A4117"/>
    <w:p w:rsidR="00A061CF" w:rsidRDefault="00A061CF" w:rsidP="008A4117"/>
    <w:p w:rsidR="00A061CF" w:rsidRDefault="00A061CF" w:rsidP="008A4117"/>
    <w:p w:rsidR="008A4117" w:rsidRDefault="008A4117" w:rsidP="008A4117"/>
    <w:p w:rsidR="008A4117" w:rsidRDefault="008A4117" w:rsidP="008A4117">
      <w:pPr>
        <w:rPr>
          <w:b/>
          <w:sz w:val="28"/>
          <w:szCs w:val="28"/>
        </w:rPr>
      </w:pPr>
      <w:r w:rsidRPr="00361A74">
        <w:rPr>
          <w:b/>
          <w:sz w:val="28"/>
          <w:szCs w:val="28"/>
        </w:rPr>
        <w:lastRenderedPageBreak/>
        <w:t>MNL – Call for Resolutions</w:t>
      </w:r>
    </w:p>
    <w:p w:rsidR="008A4117" w:rsidRDefault="008A4117" w:rsidP="008A4117">
      <w:pPr>
        <w:rPr>
          <w:b/>
          <w:sz w:val="28"/>
          <w:szCs w:val="28"/>
        </w:rPr>
      </w:pPr>
    </w:p>
    <w:p w:rsidR="008A4117" w:rsidRDefault="008A4117" w:rsidP="008A4117">
      <w:r w:rsidRPr="007F157B">
        <w:t>The Committee discussed the Call for Resolutions from Municipalities Newfoundland and Labrador and at this time has no</w:t>
      </w:r>
      <w:r>
        <w:t xml:space="preserve"> Finance Resolutions to put forward.</w:t>
      </w:r>
    </w:p>
    <w:p w:rsidR="008A4117" w:rsidRDefault="008A4117" w:rsidP="008A4117"/>
    <w:p w:rsidR="008A4117" w:rsidRPr="00234454" w:rsidRDefault="008A4117" w:rsidP="008A4117">
      <w:pPr>
        <w:rPr>
          <w:b/>
          <w:sz w:val="28"/>
          <w:szCs w:val="28"/>
        </w:rPr>
      </w:pPr>
      <w:r w:rsidRPr="00234454">
        <w:rPr>
          <w:b/>
          <w:sz w:val="28"/>
          <w:szCs w:val="28"/>
        </w:rPr>
        <w:t>St. Paul’s Ice Time</w:t>
      </w:r>
    </w:p>
    <w:p w:rsidR="008A4117" w:rsidRDefault="008A4117" w:rsidP="008A4117"/>
    <w:p w:rsidR="008A4117" w:rsidRDefault="008A4117" w:rsidP="008A4117">
      <w:r>
        <w:t>The Committee reviewed the recommendation from the Recreation Committee that the Town start charging St. Paul’s Intermediate School for use of ice time.  The ice time is currently given to them at no cost and it has traditionally been done so because the Town has used their school gym for events during our summer program.</w:t>
      </w:r>
    </w:p>
    <w:p w:rsidR="008A4117" w:rsidRDefault="008A4117" w:rsidP="008A4117"/>
    <w:p w:rsidR="008A4117" w:rsidRDefault="008A4117" w:rsidP="008A4117">
      <w:r>
        <w:t>The Finance Committee does not agree with Recreation’s proposal that the school be charged for the ice time and is not recommending that we do so.</w:t>
      </w:r>
    </w:p>
    <w:p w:rsidR="00E34FC6" w:rsidRDefault="00E34FC6" w:rsidP="008A4117"/>
    <w:p w:rsidR="00E34FC6" w:rsidRPr="00584297" w:rsidRDefault="007D6FEE" w:rsidP="008A4117">
      <w:proofErr w:type="spellStart"/>
      <w:r w:rsidRPr="00584297">
        <w:t>Councillor</w:t>
      </w:r>
      <w:proofErr w:type="spellEnd"/>
      <w:r w:rsidRPr="00584297">
        <w:t xml:space="preserve"> Scott </w:t>
      </w:r>
      <w:r w:rsidR="00E04F41" w:rsidRPr="00584297">
        <w:t xml:space="preserve">recommended that </w:t>
      </w:r>
      <w:r w:rsidR="00941889" w:rsidRPr="00584297">
        <w:t>all schools</w:t>
      </w:r>
      <w:r w:rsidR="00E04F41" w:rsidRPr="00584297">
        <w:t xml:space="preserve"> should be treated </w:t>
      </w:r>
      <w:r w:rsidR="00941889" w:rsidRPr="00584297">
        <w:t>equally</w:t>
      </w:r>
      <w:r w:rsidR="00AE2C94" w:rsidRPr="00584297">
        <w:t xml:space="preserve"> and advised that he disagreed with the Finance Committee’s recommendation.</w:t>
      </w:r>
      <w:r w:rsidR="00E04F41" w:rsidRPr="00584297">
        <w:t xml:space="preserve"> </w:t>
      </w:r>
    </w:p>
    <w:p w:rsidR="00E04F41" w:rsidRPr="00A061CF" w:rsidRDefault="00E04F41" w:rsidP="008A4117">
      <w:pPr>
        <w:rPr>
          <w:i/>
        </w:rPr>
      </w:pPr>
    </w:p>
    <w:p w:rsidR="0098363C" w:rsidRPr="00136936" w:rsidRDefault="0098363C" w:rsidP="008A4117">
      <w:pPr>
        <w:rPr>
          <w:b/>
          <w:sz w:val="26"/>
          <w:szCs w:val="26"/>
        </w:rPr>
      </w:pPr>
      <w:r w:rsidRPr="00136936">
        <w:rPr>
          <w:b/>
          <w:sz w:val="26"/>
          <w:szCs w:val="26"/>
        </w:rPr>
        <w:t>Motion #13-221</w:t>
      </w:r>
    </w:p>
    <w:p w:rsidR="0098363C" w:rsidRPr="00136936" w:rsidRDefault="00136936" w:rsidP="008A4117">
      <w:pPr>
        <w:rPr>
          <w:b/>
          <w:sz w:val="26"/>
          <w:szCs w:val="26"/>
        </w:rPr>
      </w:pPr>
      <w:r w:rsidRPr="00136936">
        <w:rPr>
          <w:b/>
          <w:sz w:val="26"/>
          <w:szCs w:val="26"/>
        </w:rPr>
        <w:t>St. Paul’s Ice Time</w:t>
      </w:r>
    </w:p>
    <w:p w:rsidR="0098363C" w:rsidRDefault="0098363C" w:rsidP="008A4117"/>
    <w:p w:rsidR="00E04F41" w:rsidRPr="00584297" w:rsidRDefault="00E04F41" w:rsidP="008A4117">
      <w:r w:rsidRPr="00584297">
        <w:t xml:space="preserve">Moved by </w:t>
      </w:r>
      <w:proofErr w:type="spellStart"/>
      <w:r w:rsidRPr="00584297">
        <w:t>Councillor</w:t>
      </w:r>
      <w:proofErr w:type="spellEnd"/>
      <w:r w:rsidRPr="00584297">
        <w:t xml:space="preserve"> Scott and seconded by </w:t>
      </w:r>
      <w:proofErr w:type="spellStart"/>
      <w:r w:rsidRPr="00584297">
        <w:t>Councillor</w:t>
      </w:r>
      <w:proofErr w:type="spellEnd"/>
      <w:r w:rsidRPr="00584297">
        <w:t xml:space="preserve"> Blundon that St. Paul’s be charged </w:t>
      </w:r>
      <w:r w:rsidR="00AE2C94" w:rsidRPr="00584297">
        <w:t>an ice rental fee for use</w:t>
      </w:r>
      <w:r w:rsidR="008E1F81" w:rsidRPr="00584297">
        <w:t xml:space="preserve"> of the Community Centre as per our ice rental rates.</w:t>
      </w:r>
    </w:p>
    <w:p w:rsidR="0098363C" w:rsidRDefault="0098363C" w:rsidP="008A4117"/>
    <w:p w:rsidR="0098363C" w:rsidRDefault="0098363C" w:rsidP="008A4117">
      <w:r>
        <w:tab/>
      </w:r>
      <w:r>
        <w:tab/>
        <w:t xml:space="preserve">In </w:t>
      </w:r>
      <w:proofErr w:type="spellStart"/>
      <w:r>
        <w:t>Favour</w:t>
      </w:r>
      <w:proofErr w:type="spellEnd"/>
      <w:r>
        <w:t>:</w:t>
      </w:r>
      <w:r>
        <w:tab/>
        <w:t>6</w:t>
      </w:r>
      <w:r>
        <w:tab/>
        <w:t>Opposing:</w:t>
      </w:r>
      <w:r>
        <w:tab/>
        <w:t>1</w:t>
      </w:r>
      <w:r>
        <w:tab/>
      </w:r>
      <w:proofErr w:type="spellStart"/>
      <w:r>
        <w:t>Councillor</w:t>
      </w:r>
      <w:proofErr w:type="spellEnd"/>
      <w:r>
        <w:t xml:space="preserve"> Oram</w:t>
      </w:r>
    </w:p>
    <w:p w:rsidR="00136936" w:rsidRDefault="00136936" w:rsidP="008A4117"/>
    <w:p w:rsidR="00136936" w:rsidRDefault="00136936" w:rsidP="008A4117">
      <w:r w:rsidRPr="00136936">
        <w:rPr>
          <w:b/>
        </w:rPr>
        <w:t>Decision:</w:t>
      </w:r>
      <w:r>
        <w:tab/>
        <w:t>Motion carried.</w:t>
      </w:r>
    </w:p>
    <w:p w:rsidR="008A4117" w:rsidRDefault="008A4117" w:rsidP="008A4117"/>
    <w:p w:rsidR="008A4117" w:rsidRPr="00160EE4" w:rsidRDefault="008A4117" w:rsidP="008A4117">
      <w:pPr>
        <w:rPr>
          <w:b/>
          <w:sz w:val="28"/>
          <w:szCs w:val="28"/>
        </w:rPr>
      </w:pPr>
      <w:r w:rsidRPr="00160EE4">
        <w:rPr>
          <w:b/>
          <w:sz w:val="28"/>
          <w:szCs w:val="28"/>
        </w:rPr>
        <w:t xml:space="preserve">Lot 52 Forester Street </w:t>
      </w:r>
    </w:p>
    <w:p w:rsidR="008A4117" w:rsidRDefault="008A4117" w:rsidP="008A4117"/>
    <w:p w:rsidR="008A4117" w:rsidRDefault="008A4117" w:rsidP="008A4117">
      <w:r>
        <w:t xml:space="preserve">The Director of Finance advised that the Municipal Works Department is recommending that the servicing of the Pentecostal Church on Magee Road be run through Lot 52 Forester Street. If this is done, however, it will potentially decrease the value of the land as there will be a major easement running through the property. </w:t>
      </w:r>
    </w:p>
    <w:p w:rsidR="008A4117" w:rsidRDefault="008A4117" w:rsidP="008A4117"/>
    <w:p w:rsidR="008A4117" w:rsidRDefault="008A4117" w:rsidP="008A4117">
      <w:r>
        <w:t>The Finance Committee would like more information on the servicing cost going through Forester versus going through Magee before reviewing this further and refers it to Privileged for further discussion.</w:t>
      </w:r>
    </w:p>
    <w:p w:rsidR="00673B66" w:rsidRDefault="00673B66" w:rsidP="008A4117"/>
    <w:p w:rsidR="00673B66" w:rsidRDefault="00673B66" w:rsidP="008A4117"/>
    <w:p w:rsidR="00673B66" w:rsidRDefault="00673B66" w:rsidP="008A4117"/>
    <w:p w:rsidR="00673B66" w:rsidRDefault="00673B66" w:rsidP="008A4117"/>
    <w:p w:rsidR="00673B66" w:rsidRDefault="00673B66" w:rsidP="008A4117"/>
    <w:p w:rsidR="00454623" w:rsidRPr="00961994" w:rsidRDefault="00454623" w:rsidP="008A4117">
      <w:pPr>
        <w:rPr>
          <w:b/>
          <w:sz w:val="26"/>
          <w:szCs w:val="26"/>
        </w:rPr>
      </w:pPr>
      <w:r w:rsidRPr="00961994">
        <w:rPr>
          <w:b/>
          <w:sz w:val="26"/>
          <w:szCs w:val="26"/>
        </w:rPr>
        <w:lastRenderedPageBreak/>
        <w:t>Motion #13-222</w:t>
      </w:r>
    </w:p>
    <w:p w:rsidR="00454623" w:rsidRPr="00961994" w:rsidRDefault="00454623" w:rsidP="008A4117">
      <w:pPr>
        <w:rPr>
          <w:b/>
          <w:sz w:val="26"/>
          <w:szCs w:val="26"/>
        </w:rPr>
      </w:pPr>
      <w:r w:rsidRPr="00961994">
        <w:rPr>
          <w:b/>
          <w:sz w:val="26"/>
          <w:szCs w:val="26"/>
        </w:rPr>
        <w:t>Lot 52 Forester Street</w:t>
      </w:r>
    </w:p>
    <w:p w:rsidR="00454623" w:rsidRDefault="00454623" w:rsidP="008A4117"/>
    <w:p w:rsidR="00454623" w:rsidRPr="00DB20F4" w:rsidRDefault="00454623" w:rsidP="008A4117">
      <w:r w:rsidRPr="00DB20F4">
        <w:t xml:space="preserve">Moved by </w:t>
      </w:r>
      <w:proofErr w:type="spellStart"/>
      <w:r w:rsidRPr="00DB20F4">
        <w:t>Councillor</w:t>
      </w:r>
      <w:proofErr w:type="spellEnd"/>
      <w:r w:rsidRPr="00DB20F4">
        <w:t xml:space="preserve"> Scott and seconded by Deputy Mayor Tucker that </w:t>
      </w:r>
      <w:r w:rsidR="00961994" w:rsidRPr="00DB20F4">
        <w:t>the hookup for the Pentecostal Church run through Lot 52 Forester Street.</w:t>
      </w:r>
    </w:p>
    <w:p w:rsidR="00961994" w:rsidRPr="00DB1F31" w:rsidRDefault="00961994" w:rsidP="008A4117">
      <w:pPr>
        <w:rPr>
          <w:i/>
        </w:rPr>
      </w:pPr>
    </w:p>
    <w:p w:rsidR="00961994" w:rsidRDefault="00961994" w:rsidP="008A4117">
      <w:r>
        <w:tab/>
      </w:r>
      <w:r>
        <w:tab/>
        <w:t xml:space="preserve">In </w:t>
      </w:r>
      <w:proofErr w:type="spellStart"/>
      <w:r>
        <w:t>Favour</w:t>
      </w:r>
      <w:proofErr w:type="spellEnd"/>
      <w:r>
        <w:t>:</w:t>
      </w:r>
      <w:r>
        <w:tab/>
        <w:t>7</w:t>
      </w:r>
      <w:r>
        <w:tab/>
        <w:t>Opposing:</w:t>
      </w:r>
      <w:r>
        <w:tab/>
        <w:t>0</w:t>
      </w:r>
    </w:p>
    <w:p w:rsidR="00961994" w:rsidRDefault="00961994" w:rsidP="008A4117"/>
    <w:p w:rsidR="00961994" w:rsidRDefault="00961994" w:rsidP="008A4117">
      <w:r w:rsidRPr="00961994">
        <w:rPr>
          <w:b/>
        </w:rPr>
        <w:t>Decision:</w:t>
      </w:r>
      <w:r>
        <w:tab/>
        <w:t>Motion carried.</w:t>
      </w:r>
    </w:p>
    <w:p w:rsidR="008A4117" w:rsidRDefault="008A4117" w:rsidP="008A4117"/>
    <w:p w:rsidR="008A4117" w:rsidRPr="00C527BB" w:rsidRDefault="008A4117" w:rsidP="008A4117">
      <w:pPr>
        <w:rPr>
          <w:b/>
          <w:sz w:val="28"/>
          <w:szCs w:val="28"/>
        </w:rPr>
      </w:pPr>
      <w:r w:rsidRPr="00C527BB">
        <w:rPr>
          <w:b/>
          <w:sz w:val="28"/>
          <w:szCs w:val="28"/>
        </w:rPr>
        <w:t xml:space="preserve">Land Sale – 10 McCurdy Drive </w:t>
      </w:r>
    </w:p>
    <w:p w:rsidR="008A4117" w:rsidRDefault="008A4117" w:rsidP="008A4117"/>
    <w:p w:rsidR="008A4117" w:rsidRDefault="008A4117" w:rsidP="008A4117">
      <w:r>
        <w:t xml:space="preserve">The owners of 10 McCurdy Drive requested the Town sell them some </w:t>
      </w:r>
      <w:proofErr w:type="gramStart"/>
      <w:r>
        <w:t>backland,</w:t>
      </w:r>
      <w:proofErr w:type="gramEnd"/>
      <w:r>
        <w:t xml:space="preserve"> however, they did not agree with the price and have asked Finance to review it.  The Director of Finance advised that the price is $1.00 per square foot which is as per our current Land Sales Policy.  He was directed to check out what other pieces of land sold for before a recommendation would be made.</w:t>
      </w:r>
    </w:p>
    <w:p w:rsidR="008A4117" w:rsidRDefault="008A4117" w:rsidP="008A4117"/>
    <w:p w:rsidR="00DB1F31" w:rsidRPr="00DB1F31" w:rsidRDefault="00DB1F31" w:rsidP="008A4117">
      <w:pPr>
        <w:rPr>
          <w:b/>
          <w:sz w:val="26"/>
          <w:szCs w:val="26"/>
        </w:rPr>
      </w:pPr>
      <w:r w:rsidRPr="00DB1F31">
        <w:rPr>
          <w:b/>
          <w:sz w:val="26"/>
          <w:szCs w:val="26"/>
        </w:rPr>
        <w:t>Motion #13-223</w:t>
      </w:r>
    </w:p>
    <w:p w:rsidR="00DB1F31" w:rsidRPr="00DB1F31" w:rsidRDefault="00DB1F31" w:rsidP="008A4117">
      <w:pPr>
        <w:rPr>
          <w:b/>
          <w:sz w:val="26"/>
          <w:szCs w:val="26"/>
        </w:rPr>
      </w:pPr>
      <w:r w:rsidRPr="00DB1F31">
        <w:rPr>
          <w:b/>
          <w:sz w:val="26"/>
          <w:szCs w:val="26"/>
        </w:rPr>
        <w:t>Land Sale – 10 McCurdy Drive</w:t>
      </w:r>
    </w:p>
    <w:p w:rsidR="00DB1F31" w:rsidRPr="00DB1F31" w:rsidRDefault="00DB1F31" w:rsidP="008A4117">
      <w:pPr>
        <w:rPr>
          <w:b/>
          <w:sz w:val="26"/>
          <w:szCs w:val="26"/>
        </w:rPr>
      </w:pPr>
    </w:p>
    <w:p w:rsidR="00DB1F31" w:rsidRPr="00DB20F4" w:rsidRDefault="00A56AA8" w:rsidP="008A4117">
      <w:r w:rsidRPr="00DB20F4">
        <w:t xml:space="preserve">Moved by </w:t>
      </w:r>
      <w:proofErr w:type="spellStart"/>
      <w:r w:rsidRPr="00DB20F4">
        <w:t>Councillor</w:t>
      </w:r>
      <w:proofErr w:type="spellEnd"/>
      <w:r w:rsidRPr="00DB20F4">
        <w:t xml:space="preserve"> Oram seconded by </w:t>
      </w:r>
      <w:proofErr w:type="spellStart"/>
      <w:r w:rsidRPr="00DB20F4">
        <w:t>Councillor</w:t>
      </w:r>
      <w:proofErr w:type="spellEnd"/>
      <w:r w:rsidRPr="00DB20F4">
        <w:t xml:space="preserve"> Blundon that the Town </w:t>
      </w:r>
      <w:proofErr w:type="gramStart"/>
      <w:r w:rsidRPr="00DB20F4">
        <w:t>sell</w:t>
      </w:r>
      <w:proofErr w:type="gramEnd"/>
      <w:r w:rsidRPr="00DB20F4">
        <w:t xml:space="preserve"> backland at ½ price </w:t>
      </w:r>
      <w:r w:rsidR="008E1F81" w:rsidRPr="00DB20F4">
        <w:t>to the owner of 10</w:t>
      </w:r>
      <w:r w:rsidRPr="00DB20F4">
        <w:t xml:space="preserve"> McCurdy Drive.</w:t>
      </w:r>
    </w:p>
    <w:p w:rsidR="00A56AA8" w:rsidRPr="00DB20F4" w:rsidRDefault="00A56AA8" w:rsidP="008A4117"/>
    <w:p w:rsidR="00A56AA8" w:rsidRPr="00DB20F4" w:rsidRDefault="00A56AA8" w:rsidP="008A4117">
      <w:r w:rsidRPr="00DB20F4">
        <w:tab/>
      </w:r>
      <w:r w:rsidRPr="00DB20F4">
        <w:tab/>
        <w:t xml:space="preserve">In </w:t>
      </w:r>
      <w:proofErr w:type="spellStart"/>
      <w:r w:rsidRPr="00DB20F4">
        <w:t>Favour</w:t>
      </w:r>
      <w:proofErr w:type="spellEnd"/>
      <w:r w:rsidRPr="00DB20F4">
        <w:t>:</w:t>
      </w:r>
      <w:r w:rsidRPr="00DB20F4">
        <w:tab/>
      </w:r>
      <w:proofErr w:type="gramStart"/>
      <w:r w:rsidRPr="00DB20F4">
        <w:t>1  -</w:t>
      </w:r>
      <w:proofErr w:type="gramEnd"/>
      <w:r w:rsidRPr="00DB20F4">
        <w:t xml:space="preserve"> </w:t>
      </w:r>
      <w:proofErr w:type="spellStart"/>
      <w:r w:rsidRPr="00DB20F4">
        <w:t>Councillor</w:t>
      </w:r>
      <w:proofErr w:type="spellEnd"/>
      <w:r w:rsidRPr="00DB20F4">
        <w:t xml:space="preserve"> Oram </w:t>
      </w:r>
      <w:r w:rsidRPr="00DB20F4">
        <w:tab/>
        <w:t xml:space="preserve">   Opposing:</w:t>
      </w:r>
      <w:r w:rsidRPr="00DB20F4">
        <w:tab/>
        <w:t xml:space="preserve">  6</w:t>
      </w:r>
    </w:p>
    <w:p w:rsidR="00A56AA8" w:rsidRPr="00DB20F4" w:rsidRDefault="00A56AA8" w:rsidP="008A4117"/>
    <w:p w:rsidR="00A56AA8" w:rsidRPr="00DB20F4" w:rsidRDefault="00A56AA8" w:rsidP="008A4117">
      <w:r w:rsidRPr="00DB20F4">
        <w:rPr>
          <w:b/>
        </w:rPr>
        <w:t>Decision:</w:t>
      </w:r>
      <w:r w:rsidRPr="00DB20F4">
        <w:tab/>
        <w:t>Motion defeated.</w:t>
      </w:r>
    </w:p>
    <w:p w:rsidR="00DB1F31" w:rsidRPr="009B6CAF" w:rsidRDefault="00DB1F31" w:rsidP="008A4117">
      <w:pPr>
        <w:rPr>
          <w:i/>
        </w:rPr>
      </w:pPr>
    </w:p>
    <w:p w:rsidR="008A4117" w:rsidRPr="00C527BB" w:rsidRDefault="008A4117" w:rsidP="008A4117">
      <w:pPr>
        <w:rPr>
          <w:b/>
          <w:sz w:val="28"/>
          <w:szCs w:val="28"/>
        </w:rPr>
      </w:pPr>
      <w:r w:rsidRPr="00C527BB">
        <w:rPr>
          <w:b/>
          <w:sz w:val="28"/>
          <w:szCs w:val="28"/>
        </w:rPr>
        <w:t>Traffic Study – Request for Proposals</w:t>
      </w:r>
    </w:p>
    <w:p w:rsidR="008A4117" w:rsidRDefault="008A4117" w:rsidP="008A4117"/>
    <w:p w:rsidR="008A4117" w:rsidRDefault="008A4117" w:rsidP="008A4117">
      <w:r>
        <w:t xml:space="preserve">The Committee reviewed the analysis of the Request for Proposals for Traffic Study for which four bids were received.  </w:t>
      </w:r>
    </w:p>
    <w:p w:rsidR="009B6CAF" w:rsidRDefault="009B6CAF" w:rsidP="008A4117"/>
    <w:p w:rsidR="009B6CAF" w:rsidRPr="009B6CAF" w:rsidRDefault="009B6CAF" w:rsidP="008A4117">
      <w:pPr>
        <w:rPr>
          <w:b/>
          <w:sz w:val="26"/>
          <w:szCs w:val="26"/>
        </w:rPr>
      </w:pPr>
      <w:r w:rsidRPr="009B6CAF">
        <w:rPr>
          <w:b/>
          <w:sz w:val="26"/>
          <w:szCs w:val="26"/>
        </w:rPr>
        <w:t>Motion #13-224</w:t>
      </w:r>
    </w:p>
    <w:p w:rsidR="009B6CAF" w:rsidRPr="009B6CAF" w:rsidRDefault="009B6CAF" w:rsidP="008A4117">
      <w:pPr>
        <w:rPr>
          <w:b/>
          <w:sz w:val="26"/>
          <w:szCs w:val="26"/>
        </w:rPr>
      </w:pPr>
      <w:r w:rsidRPr="009B6CAF">
        <w:rPr>
          <w:b/>
          <w:sz w:val="26"/>
          <w:szCs w:val="26"/>
        </w:rPr>
        <w:t>Traffic Study – Request for Proposals</w:t>
      </w:r>
    </w:p>
    <w:p w:rsidR="009B6CAF" w:rsidRDefault="009B6CAF" w:rsidP="008A4117"/>
    <w:p w:rsidR="001308A9" w:rsidRDefault="009B6CAF" w:rsidP="00E55F39">
      <w:r>
        <w:t xml:space="preserve">Moved by </w:t>
      </w:r>
      <w:proofErr w:type="spellStart"/>
      <w:r>
        <w:t>Councillor</w:t>
      </w:r>
      <w:proofErr w:type="spellEnd"/>
      <w:r>
        <w:t xml:space="preserve"> Scott and seconded by </w:t>
      </w:r>
      <w:proofErr w:type="spellStart"/>
      <w:r>
        <w:t>Councillor</w:t>
      </w:r>
      <w:proofErr w:type="spellEnd"/>
      <w:r>
        <w:t xml:space="preserve"> Anstey</w:t>
      </w:r>
      <w:r w:rsidR="008A4117">
        <w:t xml:space="preserve"> that the Traffic Study contract be awarded to EXP at a </w:t>
      </w:r>
      <w:r>
        <w:t>price of $33,570 HST Inclusive.</w:t>
      </w:r>
    </w:p>
    <w:p w:rsidR="009B6CAF" w:rsidRDefault="009B6CAF" w:rsidP="00E55F39"/>
    <w:p w:rsidR="009B6CAF" w:rsidRDefault="009B6CAF" w:rsidP="00E55F39">
      <w:r>
        <w:tab/>
      </w:r>
      <w:r>
        <w:tab/>
        <w:t xml:space="preserve">In </w:t>
      </w:r>
      <w:proofErr w:type="spellStart"/>
      <w:r>
        <w:t>Favour</w:t>
      </w:r>
      <w:proofErr w:type="spellEnd"/>
      <w:r>
        <w:t>:</w:t>
      </w:r>
      <w:r>
        <w:tab/>
        <w:t>7</w:t>
      </w:r>
      <w:r>
        <w:tab/>
        <w:t>Opposing:</w:t>
      </w:r>
      <w:r>
        <w:tab/>
        <w:t>0</w:t>
      </w:r>
    </w:p>
    <w:p w:rsidR="009B6CAF" w:rsidRDefault="009B6CAF" w:rsidP="00E55F39"/>
    <w:p w:rsidR="009B6CAF" w:rsidRDefault="009B6CAF" w:rsidP="00E55F39">
      <w:r w:rsidRPr="009B6CAF">
        <w:rPr>
          <w:b/>
        </w:rPr>
        <w:t>Decision:</w:t>
      </w:r>
      <w:r>
        <w:tab/>
        <w:t>Motion carried.</w:t>
      </w:r>
    </w:p>
    <w:p w:rsidR="00145C39" w:rsidRDefault="00145C39" w:rsidP="00E55F39"/>
    <w:p w:rsidR="00145C39" w:rsidRDefault="00145C39" w:rsidP="00145C39">
      <w:pPr>
        <w:pStyle w:val="Heading3"/>
      </w:pPr>
      <w:r>
        <w:lastRenderedPageBreak/>
        <w:t>G.</w:t>
      </w:r>
      <w:r>
        <w:tab/>
        <w:t>Other Committee:</w:t>
      </w:r>
    </w:p>
    <w:p w:rsidR="00145C39" w:rsidRDefault="00145C39" w:rsidP="00145C39">
      <w:r>
        <w:tab/>
      </w:r>
    </w:p>
    <w:p w:rsidR="00145C39" w:rsidRPr="007C7DCF" w:rsidRDefault="00145C39" w:rsidP="00145C39">
      <w:r w:rsidRPr="007C7DCF">
        <w:t xml:space="preserve">The </w:t>
      </w:r>
      <w:r>
        <w:t>Waste Water Steering Committee</w:t>
      </w:r>
      <w:r w:rsidRPr="007C7DCF">
        <w:t xml:space="preserve"> report was presented by </w:t>
      </w:r>
      <w:proofErr w:type="spellStart"/>
      <w:r w:rsidRPr="007C7DCF">
        <w:t>Councillor</w:t>
      </w:r>
      <w:proofErr w:type="spellEnd"/>
      <w:r w:rsidRPr="007C7DCF">
        <w:t xml:space="preserve"> </w:t>
      </w:r>
      <w:r>
        <w:t>Scott.</w:t>
      </w:r>
    </w:p>
    <w:p w:rsidR="00145C39" w:rsidRPr="00B3454A" w:rsidRDefault="00145C39" w:rsidP="00145C39">
      <w:pPr>
        <w:rPr>
          <w:i/>
        </w:rPr>
      </w:pPr>
      <w:r w:rsidRPr="00B3454A">
        <w:rPr>
          <w:i/>
        </w:rPr>
        <w:tab/>
      </w:r>
    </w:p>
    <w:p w:rsidR="00145C39" w:rsidRDefault="00145C39" w:rsidP="00145C39">
      <w:r>
        <w:t>The Waste Water Steering Committee was held on August 2</w:t>
      </w:r>
      <w:r w:rsidR="00FF3947">
        <w:t>2</w:t>
      </w:r>
      <w:r>
        <w:t xml:space="preserve">, 2013.  The meeting was chaired by </w:t>
      </w:r>
      <w:r w:rsidR="00FF3947">
        <w:t>A. Scott</w:t>
      </w:r>
      <w:r>
        <w:t xml:space="preserve">, </w:t>
      </w:r>
      <w:proofErr w:type="spellStart"/>
      <w:r>
        <w:t>Councillor</w:t>
      </w:r>
      <w:proofErr w:type="spellEnd"/>
      <w:r>
        <w:t xml:space="preserve">.  Other members present included: </w:t>
      </w:r>
      <w:r w:rsidR="00FF3947">
        <w:t xml:space="preserve">F. </w:t>
      </w:r>
      <w:proofErr w:type="spellStart"/>
      <w:r w:rsidR="00FF3947">
        <w:t>Huxter</w:t>
      </w:r>
      <w:proofErr w:type="spellEnd"/>
      <w:r w:rsidR="00FF3947">
        <w:t xml:space="preserve">, </w:t>
      </w:r>
      <w:r w:rsidR="005468A8">
        <w:t>Municipal Affairs; W. Manual, BAE</w:t>
      </w:r>
      <w:r w:rsidR="00FF3947">
        <w:t xml:space="preserve"> New Plan; P. Dawe, Dept. of Environment and Conservation; D. Chafe, CAO; J. Blackwood, Director of Municipal Works &amp; Services; D. Blundon, </w:t>
      </w:r>
      <w:proofErr w:type="spellStart"/>
      <w:r w:rsidR="00FF3947">
        <w:t>Councillor</w:t>
      </w:r>
      <w:proofErr w:type="spellEnd"/>
      <w:r w:rsidR="00FF3947">
        <w:t>; T. Barron, Supervisor of Water &amp; Sewer.</w:t>
      </w:r>
    </w:p>
    <w:p w:rsidR="00145C39" w:rsidRDefault="00145C39" w:rsidP="00145C39">
      <w:r>
        <w:t>The following items were discussed:</w:t>
      </w:r>
    </w:p>
    <w:p w:rsidR="00145C39" w:rsidRDefault="00145C39" w:rsidP="00E55F39"/>
    <w:p w:rsidR="005468A8" w:rsidRDefault="005468A8" w:rsidP="005468A8">
      <w:pPr>
        <w:rPr>
          <w:b/>
          <w:sz w:val="28"/>
        </w:rPr>
      </w:pPr>
      <w:r>
        <w:rPr>
          <w:b/>
          <w:sz w:val="28"/>
        </w:rPr>
        <w:t>Request for Proposals (RFP) - Waste Water Solutions</w:t>
      </w:r>
    </w:p>
    <w:p w:rsidR="005468A8" w:rsidRPr="00A675BB" w:rsidRDefault="005468A8" w:rsidP="005468A8">
      <w:pPr>
        <w:rPr>
          <w:b/>
          <w:sz w:val="28"/>
        </w:rPr>
      </w:pPr>
    </w:p>
    <w:p w:rsidR="005468A8" w:rsidRDefault="005468A8" w:rsidP="005468A8">
      <w:r>
        <w:t xml:space="preserve">The Committee met to conduct an evaluation of the RFP’s for temporary waste water solutions and upgrading the Magee Plant.  </w:t>
      </w:r>
    </w:p>
    <w:p w:rsidR="005468A8" w:rsidRDefault="005468A8" w:rsidP="005468A8"/>
    <w:p w:rsidR="005468A8" w:rsidRDefault="005468A8" w:rsidP="005468A8">
      <w:r>
        <w:t xml:space="preserve">After extensive review of the RFP submittals, the Committee was in agreement that clarification was required from several of the interested </w:t>
      </w:r>
      <w:r w:rsidRPr="00F36003">
        <w:t>proponents</w:t>
      </w:r>
      <w:r>
        <w:t xml:space="preserve"> and a recommendation was made that the consultant, BAE New Plan, go back to these parties requesting clarification on the items discussed.</w:t>
      </w:r>
    </w:p>
    <w:p w:rsidR="005468A8" w:rsidRDefault="005468A8" w:rsidP="005468A8"/>
    <w:p w:rsidR="005468A8" w:rsidRDefault="005468A8" w:rsidP="005468A8">
      <w:r>
        <w:t xml:space="preserve">The discussion then continued on the overall cost.  All of the submissions came in significantly over budget and the recommendation was that the </w:t>
      </w:r>
      <w:proofErr w:type="gramStart"/>
      <w:r>
        <w:t>consultant also look</w:t>
      </w:r>
      <w:proofErr w:type="gramEnd"/>
      <w:r>
        <w:t xml:space="preserve"> at the cost of a lagoon on the old land fill site since Phase One of a long term solution has preliminary budgetary numbers only. </w:t>
      </w:r>
    </w:p>
    <w:p w:rsidR="005468A8" w:rsidRDefault="005468A8" w:rsidP="005468A8"/>
    <w:p w:rsidR="005468A8" w:rsidRDefault="005468A8" w:rsidP="005468A8">
      <w:r>
        <w:t>The next meeting was scheduled for September 18</w:t>
      </w:r>
      <w:r w:rsidRPr="00F41E9D">
        <w:rPr>
          <w:vertAlign w:val="superscript"/>
        </w:rPr>
        <w:t>th</w:t>
      </w:r>
      <w:r>
        <w:t xml:space="preserve"> at 1:30 p.m.</w:t>
      </w:r>
    </w:p>
    <w:p w:rsidR="00A01952" w:rsidRPr="00A01952" w:rsidRDefault="005468A8" w:rsidP="00A01952">
      <w:pPr>
        <w:pStyle w:val="Heading1"/>
      </w:pPr>
      <w:r>
        <w:t>6</w:t>
      </w:r>
      <w:r w:rsidR="00FC700D">
        <w:t>.</w:t>
      </w:r>
      <w:r w:rsidR="00FC700D">
        <w:tab/>
        <w:t>ADMINISTRATION</w:t>
      </w:r>
    </w:p>
    <w:p w:rsidR="00142A6D" w:rsidRDefault="00142A6D" w:rsidP="00142A6D">
      <w:r>
        <w:tab/>
      </w:r>
      <w:proofErr w:type="gramStart"/>
      <w:r>
        <w:t>None.</w:t>
      </w:r>
      <w:proofErr w:type="gramEnd"/>
    </w:p>
    <w:p w:rsidR="007E0D19" w:rsidRDefault="00FE5564" w:rsidP="00FC700D">
      <w:pPr>
        <w:pStyle w:val="Heading1"/>
      </w:pPr>
      <w:r>
        <w:t>7</w:t>
      </w:r>
      <w:r w:rsidR="00FC700D">
        <w:t>.</w:t>
      </w:r>
      <w:r w:rsidR="00FC700D">
        <w:tab/>
        <w:t>CORRESPONDENCE</w:t>
      </w:r>
    </w:p>
    <w:p w:rsidR="00BC7929" w:rsidRPr="000307C3" w:rsidRDefault="00142A6D" w:rsidP="00142A6D">
      <w:pPr>
        <w:ind w:firstLine="720"/>
      </w:pPr>
      <w:proofErr w:type="gramStart"/>
      <w:r>
        <w:t>None.</w:t>
      </w:r>
      <w:proofErr w:type="gramEnd"/>
    </w:p>
    <w:p w:rsidR="00BC7929" w:rsidRDefault="00BC7929" w:rsidP="00BC7929">
      <w:pPr>
        <w:pStyle w:val="Heading1"/>
      </w:pPr>
      <w:r>
        <w:t>8.</w:t>
      </w:r>
      <w:r>
        <w:tab/>
        <w:t>NEW BUSINESS</w:t>
      </w:r>
    </w:p>
    <w:p w:rsidR="004A3E0D" w:rsidRPr="004A3E0D" w:rsidRDefault="004A3E0D" w:rsidP="004A3E0D">
      <w:pPr>
        <w:rPr>
          <w:b/>
          <w:sz w:val="28"/>
          <w:szCs w:val="28"/>
        </w:rPr>
      </w:pPr>
      <w:r w:rsidRPr="004A3E0D">
        <w:rPr>
          <w:b/>
          <w:sz w:val="28"/>
          <w:szCs w:val="28"/>
        </w:rPr>
        <w:t>LSG Construction Invoice</w:t>
      </w:r>
    </w:p>
    <w:p w:rsidR="004A3E0D" w:rsidRPr="004A3E0D" w:rsidRDefault="004A3E0D" w:rsidP="004A3E0D">
      <w:pPr>
        <w:rPr>
          <w:b/>
        </w:rPr>
      </w:pPr>
    </w:p>
    <w:p w:rsidR="004A3E0D" w:rsidRDefault="004A3E0D" w:rsidP="004A3E0D">
      <w:r>
        <w:t xml:space="preserve">The Town has received Claim #6 from LSG Construction Limited for work carried out on the Cobb’s Pond redevelopment project for the month of July.  </w:t>
      </w:r>
      <w:proofErr w:type="gramStart"/>
      <w:r>
        <w:t>Staff ha</w:t>
      </w:r>
      <w:r w:rsidR="008E1F81">
        <w:t>s</w:t>
      </w:r>
      <w:r>
        <w:t xml:space="preserve"> reviewed the invoice and are</w:t>
      </w:r>
      <w:proofErr w:type="gramEnd"/>
      <w:r>
        <w:t xml:space="preserve"> recommending that it be paid.</w:t>
      </w:r>
    </w:p>
    <w:p w:rsidR="004A3E0D" w:rsidRDefault="004A3E0D" w:rsidP="004A3E0D"/>
    <w:p w:rsidR="004A3E0D" w:rsidRPr="004A3E0D" w:rsidRDefault="004A3E0D" w:rsidP="004A3E0D">
      <w:pPr>
        <w:rPr>
          <w:b/>
          <w:sz w:val="26"/>
          <w:szCs w:val="26"/>
        </w:rPr>
      </w:pPr>
      <w:r w:rsidRPr="004A3E0D">
        <w:rPr>
          <w:b/>
          <w:sz w:val="26"/>
          <w:szCs w:val="26"/>
        </w:rPr>
        <w:lastRenderedPageBreak/>
        <w:t>Motion #13-225</w:t>
      </w:r>
    </w:p>
    <w:p w:rsidR="004A3E0D" w:rsidRPr="004A3E0D" w:rsidRDefault="004A3E0D" w:rsidP="004A3E0D">
      <w:pPr>
        <w:rPr>
          <w:b/>
          <w:sz w:val="26"/>
          <w:szCs w:val="26"/>
        </w:rPr>
      </w:pPr>
      <w:r w:rsidRPr="004A3E0D">
        <w:rPr>
          <w:b/>
          <w:sz w:val="26"/>
          <w:szCs w:val="26"/>
        </w:rPr>
        <w:t>LSG Construction Invoice</w:t>
      </w:r>
    </w:p>
    <w:p w:rsidR="004A3E0D" w:rsidRDefault="004A3E0D" w:rsidP="004A3E0D"/>
    <w:p w:rsidR="004A3E0D" w:rsidRDefault="004A3E0D" w:rsidP="004A3E0D">
      <w:r>
        <w:t xml:space="preserve">Moved by </w:t>
      </w:r>
      <w:proofErr w:type="spellStart"/>
      <w:r>
        <w:t>Councillor</w:t>
      </w:r>
      <w:proofErr w:type="spellEnd"/>
      <w:r>
        <w:t xml:space="preserve"> Scott and seconded</w:t>
      </w:r>
      <w:r w:rsidR="00895560">
        <w:t xml:space="preserve"> by </w:t>
      </w:r>
      <w:proofErr w:type="spellStart"/>
      <w:r w:rsidR="00895560">
        <w:t>Councillor</w:t>
      </w:r>
      <w:proofErr w:type="spellEnd"/>
      <w:r w:rsidR="00895560">
        <w:t xml:space="preserve"> Anstey that the </w:t>
      </w:r>
      <w:r>
        <w:t>Town pay Claim #6 from LSG Construction Limited in the amount of $340,136.38, HST inclusive.</w:t>
      </w:r>
    </w:p>
    <w:p w:rsidR="004A3E0D" w:rsidRDefault="004A3E0D" w:rsidP="004A3E0D"/>
    <w:p w:rsidR="004A3E0D" w:rsidRDefault="004A3E0D" w:rsidP="004A3E0D">
      <w:r>
        <w:tab/>
      </w:r>
      <w:r>
        <w:tab/>
        <w:t xml:space="preserve">In </w:t>
      </w:r>
      <w:proofErr w:type="spellStart"/>
      <w:r>
        <w:t>Favour</w:t>
      </w:r>
      <w:proofErr w:type="spellEnd"/>
      <w:r>
        <w:t>:</w:t>
      </w:r>
      <w:r>
        <w:tab/>
        <w:t>7</w:t>
      </w:r>
      <w:r>
        <w:tab/>
        <w:t>Opposing:</w:t>
      </w:r>
      <w:r>
        <w:tab/>
        <w:t>0</w:t>
      </w:r>
    </w:p>
    <w:p w:rsidR="004A3E0D" w:rsidRDefault="004A3E0D" w:rsidP="004A3E0D"/>
    <w:p w:rsidR="004A3E0D" w:rsidRDefault="004A3E0D" w:rsidP="004A3E0D">
      <w:r w:rsidRPr="004A3E0D">
        <w:rPr>
          <w:b/>
        </w:rPr>
        <w:t>Decision:</w:t>
      </w:r>
      <w:r>
        <w:tab/>
        <w:t>Motion carried.</w:t>
      </w:r>
    </w:p>
    <w:p w:rsidR="00CA04F6" w:rsidRPr="001D6C5A" w:rsidRDefault="00CA04F6" w:rsidP="004A3E0D"/>
    <w:p w:rsidR="004F28B5" w:rsidRPr="004F28B5" w:rsidRDefault="004F28B5" w:rsidP="004F28B5">
      <w:pPr>
        <w:rPr>
          <w:b/>
          <w:sz w:val="28"/>
          <w:szCs w:val="28"/>
        </w:rPr>
      </w:pPr>
      <w:r w:rsidRPr="004F28B5">
        <w:rPr>
          <w:b/>
          <w:sz w:val="28"/>
          <w:szCs w:val="28"/>
        </w:rPr>
        <w:t>Hazardous Material Assessment Plan Tender</w:t>
      </w:r>
    </w:p>
    <w:p w:rsidR="004F28B5" w:rsidRDefault="004F28B5" w:rsidP="004F28B5">
      <w:pPr>
        <w:rPr>
          <w:b/>
          <w:u w:val="single"/>
        </w:rPr>
      </w:pPr>
    </w:p>
    <w:p w:rsidR="004F28B5" w:rsidRDefault="004F28B5" w:rsidP="004F28B5">
      <w:r>
        <w:t>Under Provincial Legislation the Town is required to have a plan for handling hazardous materials in its buildings.  The Town called tenders for the development of the plan and two bids were received.</w:t>
      </w:r>
    </w:p>
    <w:p w:rsidR="004F28B5" w:rsidRDefault="004F28B5" w:rsidP="004F28B5"/>
    <w:p w:rsidR="004F28B5" w:rsidRPr="004F28B5" w:rsidRDefault="004F28B5" w:rsidP="004F28B5">
      <w:pPr>
        <w:rPr>
          <w:b/>
          <w:sz w:val="26"/>
          <w:szCs w:val="26"/>
        </w:rPr>
      </w:pPr>
      <w:r w:rsidRPr="004F28B5">
        <w:rPr>
          <w:b/>
          <w:sz w:val="26"/>
          <w:szCs w:val="26"/>
        </w:rPr>
        <w:t>Motion #13-226</w:t>
      </w:r>
    </w:p>
    <w:p w:rsidR="004F28B5" w:rsidRPr="004F28B5" w:rsidRDefault="004F28B5" w:rsidP="004F28B5">
      <w:pPr>
        <w:rPr>
          <w:b/>
          <w:sz w:val="26"/>
          <w:szCs w:val="26"/>
        </w:rPr>
      </w:pPr>
      <w:r w:rsidRPr="004F28B5">
        <w:rPr>
          <w:b/>
          <w:sz w:val="26"/>
          <w:szCs w:val="26"/>
        </w:rPr>
        <w:t>Hazardous Material Assessment Plan Tender</w:t>
      </w:r>
    </w:p>
    <w:p w:rsidR="004F28B5" w:rsidRDefault="004F28B5" w:rsidP="004F28B5"/>
    <w:p w:rsidR="004F28B5" w:rsidRPr="00A85CC8" w:rsidRDefault="007060C9" w:rsidP="004F28B5">
      <w:r>
        <w:t xml:space="preserve">Moved by </w:t>
      </w:r>
      <w:proofErr w:type="spellStart"/>
      <w:r>
        <w:t>Councillor</w:t>
      </w:r>
      <w:proofErr w:type="spellEnd"/>
      <w:r>
        <w:t xml:space="preserve"> Scott and seconded by Deputy Mayor Tucker </w:t>
      </w:r>
      <w:r w:rsidR="004F28B5">
        <w:t xml:space="preserve">that the tender for provision of a Hazardous Material Assessment Plan be awarded to </w:t>
      </w:r>
      <w:proofErr w:type="spellStart"/>
      <w:r w:rsidR="004F28B5">
        <w:t>Pinchin</w:t>
      </w:r>
      <w:proofErr w:type="spellEnd"/>
      <w:r w:rsidR="004F28B5">
        <w:t xml:space="preserve"> LeBlanc at a cost of $6,503.15, HST inclusive.</w:t>
      </w:r>
    </w:p>
    <w:p w:rsidR="0042426A" w:rsidRDefault="0042426A" w:rsidP="00220083"/>
    <w:p w:rsidR="0042426A" w:rsidRDefault="007060C9" w:rsidP="00220083">
      <w:r>
        <w:tab/>
      </w:r>
      <w:r>
        <w:tab/>
        <w:t xml:space="preserve">In </w:t>
      </w:r>
      <w:proofErr w:type="spellStart"/>
      <w:r>
        <w:t>Favour</w:t>
      </w:r>
      <w:proofErr w:type="spellEnd"/>
      <w:r>
        <w:t>:</w:t>
      </w:r>
      <w:r>
        <w:tab/>
        <w:t>7</w:t>
      </w:r>
      <w:r>
        <w:tab/>
        <w:t>Opposing:</w:t>
      </w:r>
      <w:r>
        <w:tab/>
        <w:t>0</w:t>
      </w:r>
    </w:p>
    <w:p w:rsidR="007060C9" w:rsidRDefault="007060C9" w:rsidP="00220083"/>
    <w:p w:rsidR="007060C9" w:rsidRDefault="007060C9" w:rsidP="00220083">
      <w:r w:rsidRPr="007060C9">
        <w:rPr>
          <w:b/>
        </w:rPr>
        <w:t>Decision:</w:t>
      </w:r>
      <w:r>
        <w:tab/>
        <w:t>Motion carried.</w:t>
      </w:r>
    </w:p>
    <w:p w:rsidR="00482275" w:rsidRDefault="00482275" w:rsidP="00220083"/>
    <w:p w:rsidR="00482275" w:rsidRDefault="00482275" w:rsidP="00220083">
      <w:pPr>
        <w:rPr>
          <w:b/>
          <w:sz w:val="28"/>
          <w:szCs w:val="28"/>
        </w:rPr>
      </w:pPr>
    </w:p>
    <w:p w:rsidR="00482275" w:rsidRPr="00482275" w:rsidRDefault="00482275" w:rsidP="00220083">
      <w:pPr>
        <w:rPr>
          <w:b/>
          <w:sz w:val="28"/>
          <w:szCs w:val="28"/>
        </w:rPr>
      </w:pPr>
      <w:r w:rsidRPr="00482275">
        <w:rPr>
          <w:b/>
          <w:sz w:val="28"/>
          <w:szCs w:val="28"/>
        </w:rPr>
        <w:t>Other</w:t>
      </w:r>
    </w:p>
    <w:p w:rsidR="00482275" w:rsidRDefault="00482275" w:rsidP="00220083"/>
    <w:p w:rsidR="00482275" w:rsidRPr="000A13EA" w:rsidRDefault="00941889" w:rsidP="00220083">
      <w:r w:rsidRPr="000A13EA">
        <w:t xml:space="preserve">Both Deputy Mayor Tucker and </w:t>
      </w:r>
      <w:proofErr w:type="spellStart"/>
      <w:r w:rsidRPr="000A13EA">
        <w:t>Councillor</w:t>
      </w:r>
      <w:proofErr w:type="spellEnd"/>
      <w:r w:rsidRPr="000A13EA">
        <w:t xml:space="preserve"> Scott thanked the Mayor, fellow </w:t>
      </w:r>
      <w:proofErr w:type="spellStart"/>
      <w:r w:rsidRPr="000A13EA">
        <w:t>Councillors</w:t>
      </w:r>
      <w:proofErr w:type="spellEnd"/>
      <w:r w:rsidRPr="000A13EA">
        <w:t xml:space="preserve"> and staff for the support and dedication while serving on Council.</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482275">
        <w:rPr>
          <w:b/>
          <w:sz w:val="26"/>
          <w:szCs w:val="26"/>
        </w:rPr>
        <w:t>227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41889">
        <w:t>Deputy Mayor</w:t>
      </w:r>
      <w:bookmarkStart w:id="0" w:name="_GoBack"/>
      <w:bookmarkEnd w:id="0"/>
      <w:r w:rsidR="00941889">
        <w:t xml:space="preserve"> Tucker </w:t>
      </w:r>
      <w:r>
        <w:t xml:space="preserve">and seconded </w:t>
      </w:r>
      <w:r w:rsidR="003E4CC8">
        <w:t xml:space="preserve">by </w:t>
      </w:r>
      <w:proofErr w:type="spellStart"/>
      <w:r w:rsidR="00941889">
        <w:t>Councillor</w:t>
      </w:r>
      <w:proofErr w:type="spellEnd"/>
      <w:r w:rsidR="00941889">
        <w:t xml:space="preserve"> Scott</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ED14CA">
        <w:t>7</w:t>
      </w:r>
      <w:r w:rsidR="00B0215E">
        <w:tab/>
        <w:t>Opposing:</w:t>
      </w:r>
      <w:r w:rsidR="00B0215E">
        <w:tab/>
      </w:r>
      <w:r w:rsidR="00CC10D5">
        <w:t>0</w:t>
      </w:r>
    </w:p>
    <w:p w:rsidR="00B0215E" w:rsidRDefault="00B0215E" w:rsidP="00B0215E">
      <w:r w:rsidRPr="00B15FDE">
        <w:rPr>
          <w:b/>
        </w:rPr>
        <w:lastRenderedPageBreak/>
        <w:t>Decision:</w:t>
      </w:r>
      <w:r>
        <w:tab/>
        <w:t>Motion carried.</w:t>
      </w:r>
    </w:p>
    <w:p w:rsidR="00E53A8B" w:rsidRDefault="00E53A8B" w:rsidP="007E0D19"/>
    <w:p w:rsidR="00FC4E11" w:rsidRDefault="000A1E38" w:rsidP="007E0D19">
      <w:r>
        <w:t>T</w:t>
      </w:r>
      <w:r w:rsidR="00FC700D">
        <w:t>he meeting adjourned at</w:t>
      </w:r>
      <w:r w:rsidR="00893E2E">
        <w:t xml:space="preserve"> </w:t>
      </w:r>
      <w:r w:rsidR="00BC5846">
        <w:t>5</w:t>
      </w:r>
      <w:r w:rsidR="00FC4E11">
        <w:t>:</w:t>
      </w:r>
      <w:r w:rsidR="00482275">
        <w:t>4</w:t>
      </w:r>
      <w:r w:rsidR="00893E2E">
        <w:t>5</w:t>
      </w:r>
      <w:r w:rsidR="00FC4E11">
        <w:t>pm.</w:t>
      </w:r>
    </w:p>
    <w:p w:rsidR="00774695" w:rsidRDefault="00FC700D" w:rsidP="007E0D19">
      <w:r>
        <w:t xml:space="preserve"> </w:t>
      </w:r>
    </w:p>
    <w:p w:rsidR="00FC700D" w:rsidRDefault="00F6779C">
      <w:pPr>
        <w:rPr>
          <w:b/>
        </w:rPr>
      </w:pPr>
      <w:r w:rsidRPr="00F6779C">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E53A8B" w:rsidP="00FC700D">
      <w:pPr>
        <w:rPr>
          <w:b/>
        </w:rPr>
      </w:pPr>
      <w:r>
        <w:rPr>
          <w:b/>
        </w:rPr>
        <w:t>C. Elliott</w:t>
      </w:r>
      <w:r w:rsidR="00CA4CF6">
        <w:rPr>
          <w:b/>
        </w:rPr>
        <w:t>,</w:t>
      </w:r>
      <w:r w:rsidR="00BC5846">
        <w:rPr>
          <w:b/>
        </w:rPr>
        <w:t xml:space="preserve"> </w:t>
      </w:r>
      <w:r w:rsidR="00CA4CF6">
        <w:rPr>
          <w:b/>
        </w:rPr>
        <w:t>Mayor</w:t>
      </w:r>
    </w:p>
    <w:p w:rsidR="007F2224" w:rsidRDefault="007F222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516" w:rsidRDefault="002A1516" w:rsidP="007E0D19">
      <w:r>
        <w:separator/>
      </w:r>
    </w:p>
  </w:endnote>
  <w:endnote w:type="continuationSeparator" w:id="0">
    <w:p w:rsidR="002A1516" w:rsidRDefault="002A1516"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516" w:rsidRDefault="002A1516" w:rsidP="007E0D19">
      <w:r>
        <w:separator/>
      </w:r>
    </w:p>
  </w:footnote>
  <w:footnote w:type="continuationSeparator" w:id="0">
    <w:p w:rsidR="002A1516" w:rsidRDefault="002A1516"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C94" w:rsidRPr="007E0D19" w:rsidRDefault="00AE2C9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September 4,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F6779C" w:rsidRPr="007E0D19">
          <w:rPr>
            <w:b/>
            <w:i/>
            <w:color w:val="7F7F7F" w:themeColor="text1" w:themeTint="80"/>
          </w:rPr>
          <w:fldChar w:fldCharType="begin"/>
        </w:r>
        <w:r w:rsidRPr="007E0D19">
          <w:rPr>
            <w:b/>
            <w:i/>
            <w:color w:val="7F7F7F" w:themeColor="text1" w:themeTint="80"/>
          </w:rPr>
          <w:instrText xml:space="preserve"> PAGE </w:instrText>
        </w:r>
        <w:r w:rsidR="00F6779C" w:rsidRPr="007E0D19">
          <w:rPr>
            <w:b/>
            <w:i/>
            <w:color w:val="7F7F7F" w:themeColor="text1" w:themeTint="80"/>
          </w:rPr>
          <w:fldChar w:fldCharType="separate"/>
        </w:r>
        <w:r w:rsidR="000A13EA">
          <w:rPr>
            <w:b/>
            <w:i/>
            <w:noProof/>
            <w:color w:val="7F7F7F" w:themeColor="text1" w:themeTint="80"/>
          </w:rPr>
          <w:t>22</w:t>
        </w:r>
        <w:r w:rsidR="00F6779C" w:rsidRPr="007E0D19">
          <w:rPr>
            <w:b/>
            <w:i/>
            <w:color w:val="7F7F7F" w:themeColor="text1" w:themeTint="80"/>
          </w:rPr>
          <w:fldChar w:fldCharType="end"/>
        </w:r>
        <w:r w:rsidRPr="007E0D19">
          <w:rPr>
            <w:b/>
            <w:i/>
            <w:color w:val="7F7F7F" w:themeColor="text1" w:themeTint="80"/>
          </w:rPr>
          <w:t xml:space="preserve"> of </w:t>
        </w:r>
        <w:r w:rsidR="00F6779C" w:rsidRPr="007E0D19">
          <w:rPr>
            <w:b/>
            <w:i/>
            <w:color w:val="7F7F7F" w:themeColor="text1" w:themeTint="80"/>
          </w:rPr>
          <w:fldChar w:fldCharType="begin"/>
        </w:r>
        <w:r w:rsidRPr="007E0D19">
          <w:rPr>
            <w:b/>
            <w:i/>
            <w:color w:val="7F7F7F" w:themeColor="text1" w:themeTint="80"/>
          </w:rPr>
          <w:instrText xml:space="preserve"> NUMPAGES  </w:instrText>
        </w:r>
        <w:r w:rsidR="00F6779C" w:rsidRPr="007E0D19">
          <w:rPr>
            <w:b/>
            <w:i/>
            <w:color w:val="7F7F7F" w:themeColor="text1" w:themeTint="80"/>
          </w:rPr>
          <w:fldChar w:fldCharType="separate"/>
        </w:r>
        <w:r w:rsidR="000A13EA">
          <w:rPr>
            <w:b/>
            <w:i/>
            <w:noProof/>
            <w:color w:val="7F7F7F" w:themeColor="text1" w:themeTint="80"/>
          </w:rPr>
          <w:t>22</w:t>
        </w:r>
        <w:r w:rsidR="00F6779C" w:rsidRPr="007E0D19">
          <w:rPr>
            <w:b/>
            <w:i/>
            <w:color w:val="7F7F7F" w:themeColor="text1" w:themeTint="80"/>
          </w:rPr>
          <w:fldChar w:fldCharType="end"/>
        </w:r>
      </w:sdtContent>
    </w:sdt>
  </w:p>
  <w:p w:rsidR="00AE2C94" w:rsidRPr="00C22809" w:rsidRDefault="00AE2C9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C94" w:rsidRPr="00C20CB1" w:rsidRDefault="00AE2C9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E2C94" w:rsidRPr="001169EB" w:rsidRDefault="00AE2C9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E2C94" w:rsidRPr="001169EB" w:rsidRDefault="00AE2C9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September 4, 2013 @ 4:30 p</w:t>
    </w:r>
    <w:r w:rsidRPr="001169EB">
      <w:rPr>
        <w:rFonts w:cs="Arial"/>
        <w:b/>
        <w:sz w:val="28"/>
        <w:szCs w:val="28"/>
      </w:rPr>
      <w:t>m</w:t>
    </w:r>
  </w:p>
  <w:p w:rsidR="00AE2C94" w:rsidRDefault="00AE2C9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4"/>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17381"/>
    <w:rsid w:val="000203D3"/>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59EF"/>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53CF"/>
    <w:rsid w:val="000F5CFB"/>
    <w:rsid w:val="001001DE"/>
    <w:rsid w:val="00100274"/>
    <w:rsid w:val="00101870"/>
    <w:rsid w:val="001018AF"/>
    <w:rsid w:val="0010190D"/>
    <w:rsid w:val="001020F5"/>
    <w:rsid w:val="00102846"/>
    <w:rsid w:val="00103646"/>
    <w:rsid w:val="001048A9"/>
    <w:rsid w:val="00105AB2"/>
    <w:rsid w:val="00106CC2"/>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7BE"/>
    <w:rsid w:val="00132ED3"/>
    <w:rsid w:val="00134ADF"/>
    <w:rsid w:val="00135FDD"/>
    <w:rsid w:val="00136231"/>
    <w:rsid w:val="00136936"/>
    <w:rsid w:val="00137060"/>
    <w:rsid w:val="00137FAE"/>
    <w:rsid w:val="00140129"/>
    <w:rsid w:val="001412D6"/>
    <w:rsid w:val="00141658"/>
    <w:rsid w:val="00141B1A"/>
    <w:rsid w:val="00142A6D"/>
    <w:rsid w:val="00143416"/>
    <w:rsid w:val="00143C75"/>
    <w:rsid w:val="00144419"/>
    <w:rsid w:val="00145C39"/>
    <w:rsid w:val="001461BC"/>
    <w:rsid w:val="00146DA4"/>
    <w:rsid w:val="00146F44"/>
    <w:rsid w:val="0014716F"/>
    <w:rsid w:val="00147B87"/>
    <w:rsid w:val="0015095E"/>
    <w:rsid w:val="00151525"/>
    <w:rsid w:val="001523B0"/>
    <w:rsid w:val="0015712F"/>
    <w:rsid w:val="0015768E"/>
    <w:rsid w:val="00157992"/>
    <w:rsid w:val="00161022"/>
    <w:rsid w:val="00161106"/>
    <w:rsid w:val="00163780"/>
    <w:rsid w:val="0016402B"/>
    <w:rsid w:val="00164A97"/>
    <w:rsid w:val="00165D56"/>
    <w:rsid w:val="00167061"/>
    <w:rsid w:val="00171668"/>
    <w:rsid w:val="00171BD2"/>
    <w:rsid w:val="00172108"/>
    <w:rsid w:val="00172E36"/>
    <w:rsid w:val="00173E4E"/>
    <w:rsid w:val="001742AC"/>
    <w:rsid w:val="0017491C"/>
    <w:rsid w:val="00174DBA"/>
    <w:rsid w:val="0017524D"/>
    <w:rsid w:val="00176105"/>
    <w:rsid w:val="00180E72"/>
    <w:rsid w:val="00182114"/>
    <w:rsid w:val="00182146"/>
    <w:rsid w:val="00182635"/>
    <w:rsid w:val="00182681"/>
    <w:rsid w:val="001833C6"/>
    <w:rsid w:val="00183D86"/>
    <w:rsid w:val="001840D6"/>
    <w:rsid w:val="00184293"/>
    <w:rsid w:val="001843D8"/>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DD"/>
    <w:rsid w:val="00227E54"/>
    <w:rsid w:val="0023096D"/>
    <w:rsid w:val="0023253E"/>
    <w:rsid w:val="002326CB"/>
    <w:rsid w:val="00233437"/>
    <w:rsid w:val="00233599"/>
    <w:rsid w:val="0023459A"/>
    <w:rsid w:val="002353E4"/>
    <w:rsid w:val="002358B2"/>
    <w:rsid w:val="002362D1"/>
    <w:rsid w:val="0024047A"/>
    <w:rsid w:val="00240491"/>
    <w:rsid w:val="00240FB0"/>
    <w:rsid w:val="0024362F"/>
    <w:rsid w:val="00243ED9"/>
    <w:rsid w:val="00244667"/>
    <w:rsid w:val="002447E1"/>
    <w:rsid w:val="00244E52"/>
    <w:rsid w:val="00244F9A"/>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3C88"/>
    <w:rsid w:val="00266F34"/>
    <w:rsid w:val="00267547"/>
    <w:rsid w:val="002720F2"/>
    <w:rsid w:val="002723E6"/>
    <w:rsid w:val="00273125"/>
    <w:rsid w:val="0027321B"/>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49E4"/>
    <w:rsid w:val="00294CFF"/>
    <w:rsid w:val="00295C19"/>
    <w:rsid w:val="00296851"/>
    <w:rsid w:val="002A021E"/>
    <w:rsid w:val="002A1516"/>
    <w:rsid w:val="002A2EA2"/>
    <w:rsid w:val="002A5598"/>
    <w:rsid w:val="002A5854"/>
    <w:rsid w:val="002A65D2"/>
    <w:rsid w:val="002A6CCD"/>
    <w:rsid w:val="002A71F7"/>
    <w:rsid w:val="002A734B"/>
    <w:rsid w:val="002B07A2"/>
    <w:rsid w:val="002B18A3"/>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4F50"/>
    <w:rsid w:val="002D5937"/>
    <w:rsid w:val="002D6BEA"/>
    <w:rsid w:val="002D7467"/>
    <w:rsid w:val="002D7B49"/>
    <w:rsid w:val="002E1992"/>
    <w:rsid w:val="002E1A3C"/>
    <w:rsid w:val="002E2379"/>
    <w:rsid w:val="002E3E59"/>
    <w:rsid w:val="002E51D8"/>
    <w:rsid w:val="002E56C8"/>
    <w:rsid w:val="002E5719"/>
    <w:rsid w:val="002E6C18"/>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1078"/>
    <w:rsid w:val="00354368"/>
    <w:rsid w:val="0035479B"/>
    <w:rsid w:val="00354C61"/>
    <w:rsid w:val="003575E6"/>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828"/>
    <w:rsid w:val="003B0DD3"/>
    <w:rsid w:val="003B1B95"/>
    <w:rsid w:val="003B27A9"/>
    <w:rsid w:val="003B5402"/>
    <w:rsid w:val="003B700F"/>
    <w:rsid w:val="003B72C0"/>
    <w:rsid w:val="003C033A"/>
    <w:rsid w:val="003C1CE9"/>
    <w:rsid w:val="003C1E50"/>
    <w:rsid w:val="003C2204"/>
    <w:rsid w:val="003C3EB0"/>
    <w:rsid w:val="003C4501"/>
    <w:rsid w:val="003C47C1"/>
    <w:rsid w:val="003C4882"/>
    <w:rsid w:val="003C49F6"/>
    <w:rsid w:val="003C58E1"/>
    <w:rsid w:val="003C5C5C"/>
    <w:rsid w:val="003C6A5B"/>
    <w:rsid w:val="003D193D"/>
    <w:rsid w:val="003D1B12"/>
    <w:rsid w:val="003D4C20"/>
    <w:rsid w:val="003D5B1D"/>
    <w:rsid w:val="003D6BA2"/>
    <w:rsid w:val="003D6C46"/>
    <w:rsid w:val="003D7550"/>
    <w:rsid w:val="003E24BD"/>
    <w:rsid w:val="003E310F"/>
    <w:rsid w:val="003E3157"/>
    <w:rsid w:val="003E4CC8"/>
    <w:rsid w:val="003E4FD9"/>
    <w:rsid w:val="003E5FD1"/>
    <w:rsid w:val="003F028B"/>
    <w:rsid w:val="003F0F9A"/>
    <w:rsid w:val="003F158C"/>
    <w:rsid w:val="003F1846"/>
    <w:rsid w:val="003F18E8"/>
    <w:rsid w:val="003F5EF7"/>
    <w:rsid w:val="003F6443"/>
    <w:rsid w:val="004000AD"/>
    <w:rsid w:val="004005C4"/>
    <w:rsid w:val="0040269F"/>
    <w:rsid w:val="0040482A"/>
    <w:rsid w:val="00406568"/>
    <w:rsid w:val="004067DF"/>
    <w:rsid w:val="00407F44"/>
    <w:rsid w:val="0041059C"/>
    <w:rsid w:val="00410641"/>
    <w:rsid w:val="00411D3A"/>
    <w:rsid w:val="004127F8"/>
    <w:rsid w:val="00412FB9"/>
    <w:rsid w:val="004134EF"/>
    <w:rsid w:val="00415609"/>
    <w:rsid w:val="00415A81"/>
    <w:rsid w:val="00415B2E"/>
    <w:rsid w:val="00415EDF"/>
    <w:rsid w:val="00416263"/>
    <w:rsid w:val="00416BA2"/>
    <w:rsid w:val="00417E97"/>
    <w:rsid w:val="004218A4"/>
    <w:rsid w:val="004239A0"/>
    <w:rsid w:val="00423B29"/>
    <w:rsid w:val="0042426A"/>
    <w:rsid w:val="004244B1"/>
    <w:rsid w:val="00424B13"/>
    <w:rsid w:val="00425993"/>
    <w:rsid w:val="0042622C"/>
    <w:rsid w:val="004269C7"/>
    <w:rsid w:val="00426C16"/>
    <w:rsid w:val="00427676"/>
    <w:rsid w:val="00430EE5"/>
    <w:rsid w:val="00431D08"/>
    <w:rsid w:val="00432B34"/>
    <w:rsid w:val="004332F1"/>
    <w:rsid w:val="00433732"/>
    <w:rsid w:val="004338CD"/>
    <w:rsid w:val="00434C44"/>
    <w:rsid w:val="00434C6A"/>
    <w:rsid w:val="0043609C"/>
    <w:rsid w:val="00436B20"/>
    <w:rsid w:val="00436C56"/>
    <w:rsid w:val="0043732D"/>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942"/>
    <w:rsid w:val="004537F5"/>
    <w:rsid w:val="00453A95"/>
    <w:rsid w:val="00454623"/>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59F6"/>
    <w:rsid w:val="00476E89"/>
    <w:rsid w:val="00477027"/>
    <w:rsid w:val="00480376"/>
    <w:rsid w:val="00481C19"/>
    <w:rsid w:val="00482275"/>
    <w:rsid w:val="0048395F"/>
    <w:rsid w:val="00485477"/>
    <w:rsid w:val="0048761D"/>
    <w:rsid w:val="004907C7"/>
    <w:rsid w:val="0049112C"/>
    <w:rsid w:val="0049135E"/>
    <w:rsid w:val="004924E7"/>
    <w:rsid w:val="00493384"/>
    <w:rsid w:val="00494F3D"/>
    <w:rsid w:val="004962C3"/>
    <w:rsid w:val="004A1961"/>
    <w:rsid w:val="004A1B78"/>
    <w:rsid w:val="004A2343"/>
    <w:rsid w:val="004A2F99"/>
    <w:rsid w:val="004A340A"/>
    <w:rsid w:val="004A3E0D"/>
    <w:rsid w:val="004A45CA"/>
    <w:rsid w:val="004A4C6F"/>
    <w:rsid w:val="004A549C"/>
    <w:rsid w:val="004A6CB0"/>
    <w:rsid w:val="004A712D"/>
    <w:rsid w:val="004A749A"/>
    <w:rsid w:val="004A7F14"/>
    <w:rsid w:val="004B30DC"/>
    <w:rsid w:val="004B3365"/>
    <w:rsid w:val="004B4249"/>
    <w:rsid w:val="004B5794"/>
    <w:rsid w:val="004B6AB4"/>
    <w:rsid w:val="004B6CE7"/>
    <w:rsid w:val="004B75F2"/>
    <w:rsid w:val="004C0F2D"/>
    <w:rsid w:val="004C274F"/>
    <w:rsid w:val="004C389D"/>
    <w:rsid w:val="004C4E0A"/>
    <w:rsid w:val="004C63B4"/>
    <w:rsid w:val="004C6D03"/>
    <w:rsid w:val="004C74C7"/>
    <w:rsid w:val="004D0180"/>
    <w:rsid w:val="004D0596"/>
    <w:rsid w:val="004D0637"/>
    <w:rsid w:val="004D0C5A"/>
    <w:rsid w:val="004D0D78"/>
    <w:rsid w:val="004D1F80"/>
    <w:rsid w:val="004D32D9"/>
    <w:rsid w:val="004D3C82"/>
    <w:rsid w:val="004D3EB4"/>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F0CA1"/>
    <w:rsid w:val="004F15A0"/>
    <w:rsid w:val="004F18D7"/>
    <w:rsid w:val="004F28B5"/>
    <w:rsid w:val="004F4595"/>
    <w:rsid w:val="004F5092"/>
    <w:rsid w:val="004F6423"/>
    <w:rsid w:val="004F6CD9"/>
    <w:rsid w:val="005001E0"/>
    <w:rsid w:val="00501B2B"/>
    <w:rsid w:val="00502DEA"/>
    <w:rsid w:val="00503BF1"/>
    <w:rsid w:val="00504178"/>
    <w:rsid w:val="0050461E"/>
    <w:rsid w:val="00504E33"/>
    <w:rsid w:val="005057AD"/>
    <w:rsid w:val="00506E91"/>
    <w:rsid w:val="005106C0"/>
    <w:rsid w:val="00512129"/>
    <w:rsid w:val="005124A8"/>
    <w:rsid w:val="0051284A"/>
    <w:rsid w:val="00512E43"/>
    <w:rsid w:val="005136D0"/>
    <w:rsid w:val="00513E8D"/>
    <w:rsid w:val="00514646"/>
    <w:rsid w:val="00515815"/>
    <w:rsid w:val="0051753A"/>
    <w:rsid w:val="00521970"/>
    <w:rsid w:val="00522300"/>
    <w:rsid w:val="005236DD"/>
    <w:rsid w:val="00523B0F"/>
    <w:rsid w:val="00523CC8"/>
    <w:rsid w:val="0052445C"/>
    <w:rsid w:val="00524517"/>
    <w:rsid w:val="0052461F"/>
    <w:rsid w:val="005265DB"/>
    <w:rsid w:val="005309A1"/>
    <w:rsid w:val="005315A1"/>
    <w:rsid w:val="00531CAE"/>
    <w:rsid w:val="005321B1"/>
    <w:rsid w:val="005325E3"/>
    <w:rsid w:val="00533198"/>
    <w:rsid w:val="00533692"/>
    <w:rsid w:val="0053523E"/>
    <w:rsid w:val="0053797B"/>
    <w:rsid w:val="00541922"/>
    <w:rsid w:val="005420FD"/>
    <w:rsid w:val="00542944"/>
    <w:rsid w:val="005429E7"/>
    <w:rsid w:val="00542A77"/>
    <w:rsid w:val="005468A8"/>
    <w:rsid w:val="005524EC"/>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225C"/>
    <w:rsid w:val="005731FE"/>
    <w:rsid w:val="00573517"/>
    <w:rsid w:val="0057448D"/>
    <w:rsid w:val="00574643"/>
    <w:rsid w:val="00575AAC"/>
    <w:rsid w:val="005762E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846"/>
    <w:rsid w:val="005A7FD3"/>
    <w:rsid w:val="005B4924"/>
    <w:rsid w:val="005B5495"/>
    <w:rsid w:val="005B5CCA"/>
    <w:rsid w:val="005B6044"/>
    <w:rsid w:val="005B67B5"/>
    <w:rsid w:val="005B7811"/>
    <w:rsid w:val="005B7A97"/>
    <w:rsid w:val="005C0E23"/>
    <w:rsid w:val="005C10D3"/>
    <w:rsid w:val="005C1D08"/>
    <w:rsid w:val="005C2A30"/>
    <w:rsid w:val="005C3AE1"/>
    <w:rsid w:val="005C55AB"/>
    <w:rsid w:val="005C6C9C"/>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51CC"/>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E1C"/>
    <w:rsid w:val="00635CC8"/>
    <w:rsid w:val="00637AF0"/>
    <w:rsid w:val="0064003D"/>
    <w:rsid w:val="006403F1"/>
    <w:rsid w:val="00640A0F"/>
    <w:rsid w:val="00642BC9"/>
    <w:rsid w:val="00643CF5"/>
    <w:rsid w:val="006445B5"/>
    <w:rsid w:val="00644FAF"/>
    <w:rsid w:val="00645254"/>
    <w:rsid w:val="00645E34"/>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B03EA"/>
    <w:rsid w:val="006B1F49"/>
    <w:rsid w:val="006B3237"/>
    <w:rsid w:val="006B363C"/>
    <w:rsid w:val="006B3CE2"/>
    <w:rsid w:val="006B3EC4"/>
    <w:rsid w:val="006B4688"/>
    <w:rsid w:val="006B4BDE"/>
    <w:rsid w:val="006B5874"/>
    <w:rsid w:val="006B5A3B"/>
    <w:rsid w:val="006B660A"/>
    <w:rsid w:val="006B6A59"/>
    <w:rsid w:val="006B6BA3"/>
    <w:rsid w:val="006B6CD3"/>
    <w:rsid w:val="006B7365"/>
    <w:rsid w:val="006C0AC8"/>
    <w:rsid w:val="006C11D3"/>
    <w:rsid w:val="006C12E2"/>
    <w:rsid w:val="006C14A7"/>
    <w:rsid w:val="006C1AF3"/>
    <w:rsid w:val="006C33AC"/>
    <w:rsid w:val="006C353B"/>
    <w:rsid w:val="006C38BB"/>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51E2"/>
    <w:rsid w:val="007060C9"/>
    <w:rsid w:val="007108A4"/>
    <w:rsid w:val="00712070"/>
    <w:rsid w:val="00712986"/>
    <w:rsid w:val="00713027"/>
    <w:rsid w:val="00713C9A"/>
    <w:rsid w:val="00714A22"/>
    <w:rsid w:val="007153DA"/>
    <w:rsid w:val="00715A65"/>
    <w:rsid w:val="00715E1D"/>
    <w:rsid w:val="007178E8"/>
    <w:rsid w:val="0072011F"/>
    <w:rsid w:val="00720434"/>
    <w:rsid w:val="00722094"/>
    <w:rsid w:val="007220EB"/>
    <w:rsid w:val="00723861"/>
    <w:rsid w:val="007241F5"/>
    <w:rsid w:val="00724EBB"/>
    <w:rsid w:val="00724EE1"/>
    <w:rsid w:val="007254A0"/>
    <w:rsid w:val="00731A81"/>
    <w:rsid w:val="00733526"/>
    <w:rsid w:val="00734BD9"/>
    <w:rsid w:val="00735B68"/>
    <w:rsid w:val="00736E98"/>
    <w:rsid w:val="00740C75"/>
    <w:rsid w:val="00740EFE"/>
    <w:rsid w:val="00741107"/>
    <w:rsid w:val="0074405E"/>
    <w:rsid w:val="00744F86"/>
    <w:rsid w:val="00747CFE"/>
    <w:rsid w:val="0075088B"/>
    <w:rsid w:val="00751D7C"/>
    <w:rsid w:val="00752FFD"/>
    <w:rsid w:val="007537EB"/>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4F78"/>
    <w:rsid w:val="00775162"/>
    <w:rsid w:val="0077620F"/>
    <w:rsid w:val="00776F1D"/>
    <w:rsid w:val="00777B08"/>
    <w:rsid w:val="00780498"/>
    <w:rsid w:val="007812AA"/>
    <w:rsid w:val="00781310"/>
    <w:rsid w:val="00781778"/>
    <w:rsid w:val="00787110"/>
    <w:rsid w:val="0078752B"/>
    <w:rsid w:val="007875F8"/>
    <w:rsid w:val="00787A6E"/>
    <w:rsid w:val="00790A11"/>
    <w:rsid w:val="00790E9D"/>
    <w:rsid w:val="00791101"/>
    <w:rsid w:val="007917B1"/>
    <w:rsid w:val="007936F7"/>
    <w:rsid w:val="00795C29"/>
    <w:rsid w:val="007A1107"/>
    <w:rsid w:val="007A1DD5"/>
    <w:rsid w:val="007A2F56"/>
    <w:rsid w:val="007A45CB"/>
    <w:rsid w:val="007A46C3"/>
    <w:rsid w:val="007A4DF4"/>
    <w:rsid w:val="007A50E6"/>
    <w:rsid w:val="007A5126"/>
    <w:rsid w:val="007A6DB2"/>
    <w:rsid w:val="007A6ECB"/>
    <w:rsid w:val="007B0AA8"/>
    <w:rsid w:val="007B2F7A"/>
    <w:rsid w:val="007B3B5A"/>
    <w:rsid w:val="007B43EC"/>
    <w:rsid w:val="007B4ACB"/>
    <w:rsid w:val="007B6131"/>
    <w:rsid w:val="007B6A68"/>
    <w:rsid w:val="007B778D"/>
    <w:rsid w:val="007C1A43"/>
    <w:rsid w:val="007C1A59"/>
    <w:rsid w:val="007C40B3"/>
    <w:rsid w:val="007C49D2"/>
    <w:rsid w:val="007C5F63"/>
    <w:rsid w:val="007C6449"/>
    <w:rsid w:val="007C6911"/>
    <w:rsid w:val="007C7831"/>
    <w:rsid w:val="007C7CDB"/>
    <w:rsid w:val="007D0609"/>
    <w:rsid w:val="007D2BB2"/>
    <w:rsid w:val="007D635B"/>
    <w:rsid w:val="007D6B39"/>
    <w:rsid w:val="007D6FB3"/>
    <w:rsid w:val="007D6FEE"/>
    <w:rsid w:val="007D7554"/>
    <w:rsid w:val="007D76FA"/>
    <w:rsid w:val="007E0D19"/>
    <w:rsid w:val="007E10AA"/>
    <w:rsid w:val="007E142D"/>
    <w:rsid w:val="007E153D"/>
    <w:rsid w:val="007E1B0E"/>
    <w:rsid w:val="007E2C29"/>
    <w:rsid w:val="007E4A1B"/>
    <w:rsid w:val="007E4F8C"/>
    <w:rsid w:val="007E55EC"/>
    <w:rsid w:val="007E7138"/>
    <w:rsid w:val="007E77F1"/>
    <w:rsid w:val="007E7D9C"/>
    <w:rsid w:val="007F0331"/>
    <w:rsid w:val="007F1263"/>
    <w:rsid w:val="007F2224"/>
    <w:rsid w:val="007F5461"/>
    <w:rsid w:val="007F6A60"/>
    <w:rsid w:val="007F73E8"/>
    <w:rsid w:val="007F7BF6"/>
    <w:rsid w:val="008044F6"/>
    <w:rsid w:val="00804A41"/>
    <w:rsid w:val="008066DA"/>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0EC3"/>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65525"/>
    <w:rsid w:val="00870688"/>
    <w:rsid w:val="008720B1"/>
    <w:rsid w:val="00872359"/>
    <w:rsid w:val="008724D8"/>
    <w:rsid w:val="008737A3"/>
    <w:rsid w:val="00874405"/>
    <w:rsid w:val="00875DCC"/>
    <w:rsid w:val="00876432"/>
    <w:rsid w:val="00877A66"/>
    <w:rsid w:val="00877CFB"/>
    <w:rsid w:val="00880B88"/>
    <w:rsid w:val="00882058"/>
    <w:rsid w:val="008833E2"/>
    <w:rsid w:val="00883FD9"/>
    <w:rsid w:val="0088545D"/>
    <w:rsid w:val="00886751"/>
    <w:rsid w:val="00887782"/>
    <w:rsid w:val="00887955"/>
    <w:rsid w:val="00891D92"/>
    <w:rsid w:val="00892FF7"/>
    <w:rsid w:val="00893988"/>
    <w:rsid w:val="00893E2E"/>
    <w:rsid w:val="0089479B"/>
    <w:rsid w:val="00895560"/>
    <w:rsid w:val="00895BF6"/>
    <w:rsid w:val="00896930"/>
    <w:rsid w:val="008A0B07"/>
    <w:rsid w:val="008A0F08"/>
    <w:rsid w:val="008A2AE5"/>
    <w:rsid w:val="008A3561"/>
    <w:rsid w:val="008A4117"/>
    <w:rsid w:val="008A5903"/>
    <w:rsid w:val="008A670E"/>
    <w:rsid w:val="008A6773"/>
    <w:rsid w:val="008A73E4"/>
    <w:rsid w:val="008B072B"/>
    <w:rsid w:val="008B0A3F"/>
    <w:rsid w:val="008B0F1F"/>
    <w:rsid w:val="008B15B1"/>
    <w:rsid w:val="008B3FF6"/>
    <w:rsid w:val="008B420F"/>
    <w:rsid w:val="008B45E7"/>
    <w:rsid w:val="008B4CCC"/>
    <w:rsid w:val="008B7A37"/>
    <w:rsid w:val="008C1752"/>
    <w:rsid w:val="008C2DD8"/>
    <w:rsid w:val="008C2E2D"/>
    <w:rsid w:val="008C4F4E"/>
    <w:rsid w:val="008C607D"/>
    <w:rsid w:val="008C7E62"/>
    <w:rsid w:val="008D0C77"/>
    <w:rsid w:val="008D1625"/>
    <w:rsid w:val="008D195A"/>
    <w:rsid w:val="008D1A6C"/>
    <w:rsid w:val="008D285F"/>
    <w:rsid w:val="008D43D7"/>
    <w:rsid w:val="008D4AA2"/>
    <w:rsid w:val="008D56A5"/>
    <w:rsid w:val="008D5D50"/>
    <w:rsid w:val="008D5D7F"/>
    <w:rsid w:val="008D69EC"/>
    <w:rsid w:val="008D6E36"/>
    <w:rsid w:val="008D76DA"/>
    <w:rsid w:val="008D77F6"/>
    <w:rsid w:val="008D7D5B"/>
    <w:rsid w:val="008D7FFD"/>
    <w:rsid w:val="008E0AE9"/>
    <w:rsid w:val="008E12BC"/>
    <w:rsid w:val="008E1AD8"/>
    <w:rsid w:val="008E1B63"/>
    <w:rsid w:val="008E1F81"/>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66B7"/>
    <w:rsid w:val="0093717C"/>
    <w:rsid w:val="009407AD"/>
    <w:rsid w:val="00940EB1"/>
    <w:rsid w:val="00941889"/>
    <w:rsid w:val="00941E3B"/>
    <w:rsid w:val="009421D5"/>
    <w:rsid w:val="009440E1"/>
    <w:rsid w:val="009445C0"/>
    <w:rsid w:val="00944C2A"/>
    <w:rsid w:val="009456C2"/>
    <w:rsid w:val="00946D5B"/>
    <w:rsid w:val="00947309"/>
    <w:rsid w:val="00947929"/>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79B5"/>
    <w:rsid w:val="00980C96"/>
    <w:rsid w:val="0098118A"/>
    <w:rsid w:val="0098192B"/>
    <w:rsid w:val="00982100"/>
    <w:rsid w:val="00982F91"/>
    <w:rsid w:val="0098363C"/>
    <w:rsid w:val="009901E8"/>
    <w:rsid w:val="00990C39"/>
    <w:rsid w:val="00991B7C"/>
    <w:rsid w:val="00992298"/>
    <w:rsid w:val="00992E23"/>
    <w:rsid w:val="0099376B"/>
    <w:rsid w:val="00995512"/>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5748"/>
    <w:rsid w:val="009D58B4"/>
    <w:rsid w:val="009D5BDB"/>
    <w:rsid w:val="009D6879"/>
    <w:rsid w:val="009D7A5D"/>
    <w:rsid w:val="009E26C8"/>
    <w:rsid w:val="009E2AAC"/>
    <w:rsid w:val="009E2C9B"/>
    <w:rsid w:val="009E3E5E"/>
    <w:rsid w:val="009E3FA9"/>
    <w:rsid w:val="009F1146"/>
    <w:rsid w:val="009F14F0"/>
    <w:rsid w:val="009F17A1"/>
    <w:rsid w:val="009F36FE"/>
    <w:rsid w:val="009F4277"/>
    <w:rsid w:val="009F4EC1"/>
    <w:rsid w:val="009F7238"/>
    <w:rsid w:val="009F7F02"/>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62CA"/>
    <w:rsid w:val="00A16708"/>
    <w:rsid w:val="00A2367B"/>
    <w:rsid w:val="00A237DC"/>
    <w:rsid w:val="00A24AF0"/>
    <w:rsid w:val="00A24DA9"/>
    <w:rsid w:val="00A25DB2"/>
    <w:rsid w:val="00A3017F"/>
    <w:rsid w:val="00A301F6"/>
    <w:rsid w:val="00A3277D"/>
    <w:rsid w:val="00A32A10"/>
    <w:rsid w:val="00A33B0A"/>
    <w:rsid w:val="00A34F1D"/>
    <w:rsid w:val="00A35735"/>
    <w:rsid w:val="00A36392"/>
    <w:rsid w:val="00A3649E"/>
    <w:rsid w:val="00A37240"/>
    <w:rsid w:val="00A37962"/>
    <w:rsid w:val="00A37E54"/>
    <w:rsid w:val="00A40251"/>
    <w:rsid w:val="00A41332"/>
    <w:rsid w:val="00A41E07"/>
    <w:rsid w:val="00A42309"/>
    <w:rsid w:val="00A42736"/>
    <w:rsid w:val="00A42CDB"/>
    <w:rsid w:val="00A4310C"/>
    <w:rsid w:val="00A4650F"/>
    <w:rsid w:val="00A46551"/>
    <w:rsid w:val="00A51002"/>
    <w:rsid w:val="00A513DA"/>
    <w:rsid w:val="00A51C97"/>
    <w:rsid w:val="00A51FE2"/>
    <w:rsid w:val="00A53ACD"/>
    <w:rsid w:val="00A552BD"/>
    <w:rsid w:val="00A55FB9"/>
    <w:rsid w:val="00A56AA8"/>
    <w:rsid w:val="00A57B8F"/>
    <w:rsid w:val="00A57C5C"/>
    <w:rsid w:val="00A60E03"/>
    <w:rsid w:val="00A6173A"/>
    <w:rsid w:val="00A626DA"/>
    <w:rsid w:val="00A62CA8"/>
    <w:rsid w:val="00A63482"/>
    <w:rsid w:val="00A6400B"/>
    <w:rsid w:val="00A64046"/>
    <w:rsid w:val="00A650B7"/>
    <w:rsid w:val="00A657C9"/>
    <w:rsid w:val="00A67488"/>
    <w:rsid w:val="00A70082"/>
    <w:rsid w:val="00A701D1"/>
    <w:rsid w:val="00A70776"/>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F6E"/>
    <w:rsid w:val="00A91F9F"/>
    <w:rsid w:val="00A92AF6"/>
    <w:rsid w:val="00A92BC6"/>
    <w:rsid w:val="00A938D0"/>
    <w:rsid w:val="00A9391F"/>
    <w:rsid w:val="00A94939"/>
    <w:rsid w:val="00A94E39"/>
    <w:rsid w:val="00A9503A"/>
    <w:rsid w:val="00A971C1"/>
    <w:rsid w:val="00AA03FA"/>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6A2"/>
    <w:rsid w:val="00AD2F8B"/>
    <w:rsid w:val="00AD32E4"/>
    <w:rsid w:val="00AD3C85"/>
    <w:rsid w:val="00AD3FCB"/>
    <w:rsid w:val="00AD696D"/>
    <w:rsid w:val="00AE1760"/>
    <w:rsid w:val="00AE1971"/>
    <w:rsid w:val="00AE1E4B"/>
    <w:rsid w:val="00AE2AF5"/>
    <w:rsid w:val="00AE2C94"/>
    <w:rsid w:val="00AE53C5"/>
    <w:rsid w:val="00AE58A3"/>
    <w:rsid w:val="00AE7DDF"/>
    <w:rsid w:val="00AF0A99"/>
    <w:rsid w:val="00AF0B74"/>
    <w:rsid w:val="00AF1266"/>
    <w:rsid w:val="00AF20EE"/>
    <w:rsid w:val="00AF3563"/>
    <w:rsid w:val="00AF37E4"/>
    <w:rsid w:val="00AF3F91"/>
    <w:rsid w:val="00AF50A9"/>
    <w:rsid w:val="00AF606F"/>
    <w:rsid w:val="00AF7289"/>
    <w:rsid w:val="00AF7D62"/>
    <w:rsid w:val="00AF7E38"/>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979"/>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4EC0"/>
    <w:rsid w:val="00B451CA"/>
    <w:rsid w:val="00B46289"/>
    <w:rsid w:val="00B46487"/>
    <w:rsid w:val="00B469B5"/>
    <w:rsid w:val="00B47019"/>
    <w:rsid w:val="00B47E52"/>
    <w:rsid w:val="00B50472"/>
    <w:rsid w:val="00B51BA2"/>
    <w:rsid w:val="00B51C2B"/>
    <w:rsid w:val="00B51FC5"/>
    <w:rsid w:val="00B52296"/>
    <w:rsid w:val="00B529D2"/>
    <w:rsid w:val="00B55691"/>
    <w:rsid w:val="00B5611D"/>
    <w:rsid w:val="00B601D7"/>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E2F"/>
    <w:rsid w:val="00BA0104"/>
    <w:rsid w:val="00BA042D"/>
    <w:rsid w:val="00BA0A0A"/>
    <w:rsid w:val="00BA0D7E"/>
    <w:rsid w:val="00BA16D8"/>
    <w:rsid w:val="00BA2A92"/>
    <w:rsid w:val="00BA2FCD"/>
    <w:rsid w:val="00BA5BB8"/>
    <w:rsid w:val="00BA6FB4"/>
    <w:rsid w:val="00BB1A2C"/>
    <w:rsid w:val="00BB1C5D"/>
    <w:rsid w:val="00BB2164"/>
    <w:rsid w:val="00BB3B24"/>
    <w:rsid w:val="00BB3DEE"/>
    <w:rsid w:val="00BB49E7"/>
    <w:rsid w:val="00BB4DD7"/>
    <w:rsid w:val="00BB5C94"/>
    <w:rsid w:val="00BB6CB5"/>
    <w:rsid w:val="00BC054C"/>
    <w:rsid w:val="00BC1561"/>
    <w:rsid w:val="00BC2992"/>
    <w:rsid w:val="00BC29F3"/>
    <w:rsid w:val="00BC3E4A"/>
    <w:rsid w:val="00BC453D"/>
    <w:rsid w:val="00BC4A4C"/>
    <w:rsid w:val="00BC5825"/>
    <w:rsid w:val="00BC5846"/>
    <w:rsid w:val="00BC6DD1"/>
    <w:rsid w:val="00BC6EB3"/>
    <w:rsid w:val="00BC7929"/>
    <w:rsid w:val="00BC7DE7"/>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5917"/>
    <w:rsid w:val="00C06287"/>
    <w:rsid w:val="00C06664"/>
    <w:rsid w:val="00C06839"/>
    <w:rsid w:val="00C102E1"/>
    <w:rsid w:val="00C10A5F"/>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664E"/>
    <w:rsid w:val="00C30253"/>
    <w:rsid w:val="00C3228C"/>
    <w:rsid w:val="00C3490E"/>
    <w:rsid w:val="00C35141"/>
    <w:rsid w:val="00C35A7C"/>
    <w:rsid w:val="00C35EB5"/>
    <w:rsid w:val="00C36D7C"/>
    <w:rsid w:val="00C40ED3"/>
    <w:rsid w:val="00C41057"/>
    <w:rsid w:val="00C410ED"/>
    <w:rsid w:val="00C43A2E"/>
    <w:rsid w:val="00C43F4D"/>
    <w:rsid w:val="00C444A3"/>
    <w:rsid w:val="00C44823"/>
    <w:rsid w:val="00C44BA2"/>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1C61"/>
    <w:rsid w:val="00C83D6D"/>
    <w:rsid w:val="00C84529"/>
    <w:rsid w:val="00C84D12"/>
    <w:rsid w:val="00C860E3"/>
    <w:rsid w:val="00C87BB6"/>
    <w:rsid w:val="00C87BF6"/>
    <w:rsid w:val="00C9002F"/>
    <w:rsid w:val="00C90F87"/>
    <w:rsid w:val="00C91CCA"/>
    <w:rsid w:val="00C93086"/>
    <w:rsid w:val="00C95756"/>
    <w:rsid w:val="00C9676E"/>
    <w:rsid w:val="00C97EAD"/>
    <w:rsid w:val="00CA04F6"/>
    <w:rsid w:val="00CA0D66"/>
    <w:rsid w:val="00CA27FB"/>
    <w:rsid w:val="00CA3048"/>
    <w:rsid w:val="00CA343A"/>
    <w:rsid w:val="00CA3CD8"/>
    <w:rsid w:val="00CA4CF6"/>
    <w:rsid w:val="00CA56F6"/>
    <w:rsid w:val="00CA6757"/>
    <w:rsid w:val="00CA768D"/>
    <w:rsid w:val="00CA7DC2"/>
    <w:rsid w:val="00CB0182"/>
    <w:rsid w:val="00CB0FC5"/>
    <w:rsid w:val="00CB1423"/>
    <w:rsid w:val="00CB1A1B"/>
    <w:rsid w:val="00CB1D48"/>
    <w:rsid w:val="00CB2E45"/>
    <w:rsid w:val="00CB5484"/>
    <w:rsid w:val="00CB5737"/>
    <w:rsid w:val="00CB69D7"/>
    <w:rsid w:val="00CC10D5"/>
    <w:rsid w:val="00CC3152"/>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E7577"/>
    <w:rsid w:val="00CF0667"/>
    <w:rsid w:val="00CF084E"/>
    <w:rsid w:val="00CF1BEB"/>
    <w:rsid w:val="00CF20AE"/>
    <w:rsid w:val="00CF384B"/>
    <w:rsid w:val="00CF3DCE"/>
    <w:rsid w:val="00CF458F"/>
    <w:rsid w:val="00CF4ECD"/>
    <w:rsid w:val="00CF783F"/>
    <w:rsid w:val="00CF7A4E"/>
    <w:rsid w:val="00D00C98"/>
    <w:rsid w:val="00D02546"/>
    <w:rsid w:val="00D03185"/>
    <w:rsid w:val="00D0385D"/>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D82"/>
    <w:rsid w:val="00D31FE6"/>
    <w:rsid w:val="00D3226B"/>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25FE"/>
    <w:rsid w:val="00D527FD"/>
    <w:rsid w:val="00D553B0"/>
    <w:rsid w:val="00D574C3"/>
    <w:rsid w:val="00D576D6"/>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8668E"/>
    <w:rsid w:val="00D87F4C"/>
    <w:rsid w:val="00D901DA"/>
    <w:rsid w:val="00D9179F"/>
    <w:rsid w:val="00D924A1"/>
    <w:rsid w:val="00D92B60"/>
    <w:rsid w:val="00D93437"/>
    <w:rsid w:val="00D9352F"/>
    <w:rsid w:val="00D94A6B"/>
    <w:rsid w:val="00D974C6"/>
    <w:rsid w:val="00D97C67"/>
    <w:rsid w:val="00D97CD0"/>
    <w:rsid w:val="00D97D17"/>
    <w:rsid w:val="00DA1DEB"/>
    <w:rsid w:val="00DA32EA"/>
    <w:rsid w:val="00DA4EF3"/>
    <w:rsid w:val="00DA5288"/>
    <w:rsid w:val="00DA5AEB"/>
    <w:rsid w:val="00DA6288"/>
    <w:rsid w:val="00DA709E"/>
    <w:rsid w:val="00DB041C"/>
    <w:rsid w:val="00DB1D6A"/>
    <w:rsid w:val="00DB1E32"/>
    <w:rsid w:val="00DB1F31"/>
    <w:rsid w:val="00DB20F4"/>
    <w:rsid w:val="00DB221E"/>
    <w:rsid w:val="00DB4CB2"/>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0AB5"/>
    <w:rsid w:val="00DD2A4A"/>
    <w:rsid w:val="00DD3624"/>
    <w:rsid w:val="00DD3CAB"/>
    <w:rsid w:val="00DD4AF6"/>
    <w:rsid w:val="00DD5367"/>
    <w:rsid w:val="00DD5C88"/>
    <w:rsid w:val="00DD7E35"/>
    <w:rsid w:val="00DE0B59"/>
    <w:rsid w:val="00DE18E3"/>
    <w:rsid w:val="00DE1A97"/>
    <w:rsid w:val="00DE2225"/>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1D4D"/>
    <w:rsid w:val="00DF20BD"/>
    <w:rsid w:val="00DF270A"/>
    <w:rsid w:val="00DF3158"/>
    <w:rsid w:val="00DF4BF2"/>
    <w:rsid w:val="00DF5C02"/>
    <w:rsid w:val="00DF6412"/>
    <w:rsid w:val="00DF69AD"/>
    <w:rsid w:val="00DF76D4"/>
    <w:rsid w:val="00DF7B39"/>
    <w:rsid w:val="00E00ED7"/>
    <w:rsid w:val="00E012D5"/>
    <w:rsid w:val="00E01F3B"/>
    <w:rsid w:val="00E0310E"/>
    <w:rsid w:val="00E033CD"/>
    <w:rsid w:val="00E0362F"/>
    <w:rsid w:val="00E040CA"/>
    <w:rsid w:val="00E04F41"/>
    <w:rsid w:val="00E05159"/>
    <w:rsid w:val="00E054C3"/>
    <w:rsid w:val="00E05637"/>
    <w:rsid w:val="00E06E20"/>
    <w:rsid w:val="00E0701F"/>
    <w:rsid w:val="00E07197"/>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109A"/>
    <w:rsid w:val="00E32B16"/>
    <w:rsid w:val="00E32BE4"/>
    <w:rsid w:val="00E33CC8"/>
    <w:rsid w:val="00E33DE4"/>
    <w:rsid w:val="00E344AF"/>
    <w:rsid w:val="00E34875"/>
    <w:rsid w:val="00E34FC6"/>
    <w:rsid w:val="00E368C1"/>
    <w:rsid w:val="00E374A4"/>
    <w:rsid w:val="00E4137A"/>
    <w:rsid w:val="00E4190F"/>
    <w:rsid w:val="00E429F5"/>
    <w:rsid w:val="00E42CEF"/>
    <w:rsid w:val="00E4341B"/>
    <w:rsid w:val="00E47DB9"/>
    <w:rsid w:val="00E51C12"/>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05F"/>
    <w:rsid w:val="00E715C4"/>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E84"/>
    <w:rsid w:val="00E90329"/>
    <w:rsid w:val="00E90E2E"/>
    <w:rsid w:val="00E92399"/>
    <w:rsid w:val="00E92864"/>
    <w:rsid w:val="00E92B4E"/>
    <w:rsid w:val="00E932D7"/>
    <w:rsid w:val="00E94A63"/>
    <w:rsid w:val="00E94A98"/>
    <w:rsid w:val="00E95746"/>
    <w:rsid w:val="00E975C0"/>
    <w:rsid w:val="00EA3A9A"/>
    <w:rsid w:val="00EA5FA4"/>
    <w:rsid w:val="00EA6169"/>
    <w:rsid w:val="00EB029D"/>
    <w:rsid w:val="00EB055F"/>
    <w:rsid w:val="00EB37C7"/>
    <w:rsid w:val="00EB47BF"/>
    <w:rsid w:val="00EB5B5A"/>
    <w:rsid w:val="00EC0C10"/>
    <w:rsid w:val="00EC184D"/>
    <w:rsid w:val="00EC2A22"/>
    <w:rsid w:val="00EC2BFC"/>
    <w:rsid w:val="00EC417F"/>
    <w:rsid w:val="00EC4ACB"/>
    <w:rsid w:val="00EC4B77"/>
    <w:rsid w:val="00EC4F10"/>
    <w:rsid w:val="00EC7146"/>
    <w:rsid w:val="00ED0344"/>
    <w:rsid w:val="00ED14CA"/>
    <w:rsid w:val="00ED33C5"/>
    <w:rsid w:val="00ED39A5"/>
    <w:rsid w:val="00ED43C1"/>
    <w:rsid w:val="00ED66FA"/>
    <w:rsid w:val="00ED6955"/>
    <w:rsid w:val="00ED7742"/>
    <w:rsid w:val="00ED79E1"/>
    <w:rsid w:val="00EE08F7"/>
    <w:rsid w:val="00EE17FA"/>
    <w:rsid w:val="00EE2D04"/>
    <w:rsid w:val="00EE410A"/>
    <w:rsid w:val="00EE4D66"/>
    <w:rsid w:val="00EE627E"/>
    <w:rsid w:val="00EE69CC"/>
    <w:rsid w:val="00EE6E28"/>
    <w:rsid w:val="00EE756D"/>
    <w:rsid w:val="00EF15A2"/>
    <w:rsid w:val="00EF2064"/>
    <w:rsid w:val="00EF2F48"/>
    <w:rsid w:val="00EF513F"/>
    <w:rsid w:val="00EF554E"/>
    <w:rsid w:val="00EF630C"/>
    <w:rsid w:val="00EF72D7"/>
    <w:rsid w:val="00EF78FC"/>
    <w:rsid w:val="00F00196"/>
    <w:rsid w:val="00F04EEC"/>
    <w:rsid w:val="00F052A4"/>
    <w:rsid w:val="00F07400"/>
    <w:rsid w:val="00F07DB6"/>
    <w:rsid w:val="00F10143"/>
    <w:rsid w:val="00F102DE"/>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37746"/>
    <w:rsid w:val="00F44225"/>
    <w:rsid w:val="00F45287"/>
    <w:rsid w:val="00F46AB0"/>
    <w:rsid w:val="00F5192E"/>
    <w:rsid w:val="00F51A7D"/>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6779C"/>
    <w:rsid w:val="00F70987"/>
    <w:rsid w:val="00F70B65"/>
    <w:rsid w:val="00F70F0D"/>
    <w:rsid w:val="00F713A4"/>
    <w:rsid w:val="00F71B44"/>
    <w:rsid w:val="00F7370E"/>
    <w:rsid w:val="00F73F63"/>
    <w:rsid w:val="00F7454E"/>
    <w:rsid w:val="00F74FA0"/>
    <w:rsid w:val="00F75AC5"/>
    <w:rsid w:val="00F77992"/>
    <w:rsid w:val="00F8143D"/>
    <w:rsid w:val="00F81A5A"/>
    <w:rsid w:val="00F824A4"/>
    <w:rsid w:val="00F8304E"/>
    <w:rsid w:val="00F83AEE"/>
    <w:rsid w:val="00F83D22"/>
    <w:rsid w:val="00F848BB"/>
    <w:rsid w:val="00F8499B"/>
    <w:rsid w:val="00F84B62"/>
    <w:rsid w:val="00F84C88"/>
    <w:rsid w:val="00F900C6"/>
    <w:rsid w:val="00F907BB"/>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7814"/>
    <w:rsid w:val="00FA7A6B"/>
    <w:rsid w:val="00FA7FB1"/>
    <w:rsid w:val="00FB04BF"/>
    <w:rsid w:val="00FB5A9F"/>
    <w:rsid w:val="00FB64E1"/>
    <w:rsid w:val="00FB6CC8"/>
    <w:rsid w:val="00FB7173"/>
    <w:rsid w:val="00FB72A6"/>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5564"/>
    <w:rsid w:val="00FE65D0"/>
    <w:rsid w:val="00FF202A"/>
    <w:rsid w:val="00FF3947"/>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968FC9-5CD9-4734-96C0-E174BE998C37}">
  <ds:schemaRefs>
    <ds:schemaRef ds:uri="http://schemas.openxmlformats.org/officeDocument/2006/bibliography"/>
  </ds:schemaRefs>
</ds:datastoreItem>
</file>

<file path=customXml/itemProps2.xml><?xml version="1.0" encoding="utf-8"?>
<ds:datastoreItem xmlns:ds="http://schemas.openxmlformats.org/officeDocument/2006/customXml" ds:itemID="{8CE792F6-B037-4823-B248-453E1A81C73C}"/>
</file>

<file path=customXml/itemProps3.xml><?xml version="1.0" encoding="utf-8"?>
<ds:datastoreItem xmlns:ds="http://schemas.openxmlformats.org/officeDocument/2006/customXml" ds:itemID="{BBC88578-82CA-46C2-AA2D-9180994E7D06}"/>
</file>

<file path=customXml/itemProps4.xml><?xml version="1.0" encoding="utf-8"?>
<ds:datastoreItem xmlns:ds="http://schemas.openxmlformats.org/officeDocument/2006/customXml" ds:itemID="{AD3740DA-9870-4541-838A-B11AB8ACC6A2}"/>
</file>

<file path=docProps/app.xml><?xml version="1.0" encoding="utf-8"?>
<Properties xmlns="http://schemas.openxmlformats.org/officeDocument/2006/extended-properties" xmlns:vt="http://schemas.openxmlformats.org/officeDocument/2006/docPropsVTypes">
  <Template>COUNCIL TEMPLATE.dotx</Template>
  <TotalTime>12407</TotalTime>
  <Pages>22</Pages>
  <Words>5454</Words>
  <Characters>31088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1763</cp:revision>
  <cp:lastPrinted>2013-08-29T11:51:00Z</cp:lastPrinted>
  <dcterms:created xsi:type="dcterms:W3CDTF">2012-05-15T17:51:00Z</dcterms:created>
  <dcterms:modified xsi:type="dcterms:W3CDTF">2013-09-23T13:55:00Z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4483600</vt:r8>
  </property>
</Properties>
</file>